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02984EF5" w:rsidR="00D309CC" w:rsidRDefault="00D309CC" w:rsidP="00D46431">
      <w:pPr>
        <w:pStyle w:val="CH"/>
      </w:pPr>
      <w:bookmarkStart w:id="0" w:name="historyclause"/>
      <w:r w:rsidRPr="00751F6A">
        <w:t>3GPP RAN</w:t>
      </w:r>
      <w:r w:rsidR="00CF20E3" w:rsidRPr="00751F6A">
        <w:t xml:space="preserve"> </w:t>
      </w:r>
      <w:r w:rsidRPr="00751F6A">
        <w:t>WG</w:t>
      </w:r>
      <w:r w:rsidR="00751F6A" w:rsidRPr="00751F6A">
        <w:t>4</w:t>
      </w:r>
      <w:r w:rsidRPr="00751F6A">
        <w:t xml:space="preserve"> Meeting #</w:t>
      </w:r>
      <w:r w:rsidR="00751F6A" w:rsidRPr="00751F6A">
        <w:t>110bis</w:t>
      </w:r>
      <w:r w:rsidRPr="00751F6A">
        <w:tab/>
      </w:r>
      <w:r w:rsidR="00D46431" w:rsidRPr="00751F6A">
        <w:tab/>
      </w:r>
      <w:r w:rsidR="000C68A1" w:rsidRPr="000C68A1">
        <w:t>R4-2404165</w:t>
      </w:r>
    </w:p>
    <w:p w14:paraId="50DC9730" w14:textId="78FFEA81" w:rsidR="00D309CC" w:rsidRPr="00FD166F" w:rsidRDefault="00751F6A" w:rsidP="00D46431">
      <w:pPr>
        <w:pStyle w:val="CH"/>
        <w:tabs>
          <w:tab w:val="clear" w:pos="7920"/>
        </w:tabs>
        <w:rPr>
          <w:b w:val="0"/>
        </w:rPr>
      </w:pPr>
      <w:r w:rsidRPr="00751F6A">
        <w:t>Changsha</w:t>
      </w:r>
      <w:r w:rsidR="00D309CC" w:rsidRPr="00751F6A">
        <w:t xml:space="preserve">, </w:t>
      </w:r>
      <w:r w:rsidRPr="00751F6A">
        <w:t>China</w:t>
      </w:r>
      <w:r w:rsidR="00D309CC" w:rsidRPr="00751F6A">
        <w:t xml:space="preserve">, </w:t>
      </w:r>
      <w:r w:rsidRPr="00751F6A">
        <w:t>15th April – 19th April 2024</w:t>
      </w:r>
      <w:r w:rsidR="00D46431">
        <w:tab/>
      </w:r>
    </w:p>
    <w:p w14:paraId="39A0EE25" w14:textId="77777777" w:rsidR="00D309CC" w:rsidRDefault="00D309CC" w:rsidP="00D309CC">
      <w:pPr>
        <w:tabs>
          <w:tab w:val="left" w:pos="2160"/>
        </w:tabs>
        <w:rPr>
          <w:rFonts w:ascii="Arial" w:hAnsi="Arial" w:cs="Arial"/>
          <w:b/>
        </w:rPr>
      </w:pPr>
    </w:p>
    <w:p w14:paraId="6DDCE159" w14:textId="2ECB0349" w:rsidR="00D309CC" w:rsidRPr="0008103A" w:rsidRDefault="00D309CC" w:rsidP="00D309CC">
      <w:pPr>
        <w:pStyle w:val="CH"/>
        <w:rPr>
          <w:b w:val="0"/>
        </w:rPr>
      </w:pPr>
      <w:r w:rsidRPr="0008103A">
        <w:t>Agenda item:</w:t>
      </w:r>
      <w:r>
        <w:tab/>
      </w:r>
      <w:r w:rsidR="00D437B7">
        <w:t>9.3.3</w:t>
      </w:r>
    </w:p>
    <w:p w14:paraId="4DBE005A" w14:textId="3088CCAF" w:rsidR="00D309CC" w:rsidRPr="0008103A" w:rsidRDefault="00D309CC" w:rsidP="00D309CC">
      <w:pPr>
        <w:pStyle w:val="CH"/>
        <w:rPr>
          <w:b w:val="0"/>
        </w:rPr>
      </w:pPr>
      <w:r>
        <w:t>Source:</w:t>
      </w:r>
      <w:r>
        <w:tab/>
        <w:t>Apple</w:t>
      </w:r>
    </w:p>
    <w:p w14:paraId="0D2061A1" w14:textId="09D78B78" w:rsidR="00D309CC" w:rsidRDefault="00D309CC" w:rsidP="00D309CC">
      <w:pPr>
        <w:pStyle w:val="CH"/>
      </w:pPr>
      <w:r w:rsidRPr="0008103A">
        <w:t>Title:</w:t>
      </w:r>
      <w:r w:rsidRPr="0008103A">
        <w:tab/>
      </w:r>
      <w:r w:rsidR="00751F6A">
        <w:t xml:space="preserve">On IMT </w:t>
      </w:r>
      <w:r w:rsidR="004506AF">
        <w:t xml:space="preserve">technical </w:t>
      </w:r>
      <w:r w:rsidR="00751F6A">
        <w:t>parameters</w:t>
      </w:r>
      <w:r w:rsidR="00D437B7">
        <w:t xml:space="preserve"> for </w:t>
      </w:r>
      <w:r w:rsidR="00D437B7" w:rsidRPr="00D437B7">
        <w:t>7125-8400MHz</w:t>
      </w:r>
    </w:p>
    <w:p w14:paraId="052B1E0C" w14:textId="58B5D4E0" w:rsidR="00104BC6" w:rsidRDefault="00104BC6" w:rsidP="00D309CC">
      <w:pPr>
        <w:pStyle w:val="CH"/>
      </w:pPr>
      <w:r>
        <w:t>WI/SI:</w:t>
      </w:r>
      <w:r>
        <w:tab/>
      </w:r>
      <w:r w:rsidR="005B5983" w:rsidRPr="005B5983">
        <w:t>FS_NR_IMT_4400_7125_14800MHz</w:t>
      </w:r>
    </w:p>
    <w:p w14:paraId="6C6D1281" w14:textId="63B1A8C2" w:rsidR="00104BC6" w:rsidRDefault="00104BC6" w:rsidP="00D309CC">
      <w:pPr>
        <w:pStyle w:val="CH"/>
        <w:rPr>
          <w:b w:val="0"/>
        </w:rPr>
      </w:pPr>
      <w:r>
        <w:t>Release:</w:t>
      </w:r>
      <w:r>
        <w:tab/>
      </w:r>
      <w:r w:rsidRPr="00751F6A">
        <w:t>Rel-</w:t>
      </w:r>
      <w:r w:rsidR="00751F6A" w:rsidRPr="00751F6A">
        <w:t>19</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91572FD" w14:textId="4C47A56A" w:rsidR="008E7986" w:rsidRDefault="009C6B70" w:rsidP="008E7986">
      <w:r>
        <w:t xml:space="preserve">The WRC-23 conference identified three frequency ranges as potential IMT candidates and tasked ITU-R WP5D to conduct the corresponding sharing </w:t>
      </w:r>
      <w:r w:rsidR="00C63222">
        <w:t xml:space="preserve">and compatibility </w:t>
      </w:r>
      <w:r>
        <w:t>studies. In turn, the ITU-R WP5D sen</w:t>
      </w:r>
      <w:r w:rsidR="00200AD7">
        <w:t>t</w:t>
      </w:r>
      <w:r>
        <w:t xml:space="preserve"> the LS to a number of bodies, including 3GPP, asking to provide </w:t>
      </w:r>
      <w:r w:rsidR="00C63222">
        <w:t xml:space="preserve">technical parameters for the candidate frequencies </w:t>
      </w:r>
      <w:r w:rsidR="00AD5E03">
        <w:fldChar w:fldCharType="begin"/>
      </w:r>
      <w:r w:rsidR="00AD5E03">
        <w:instrText xml:space="preserve"> REF _Ref162377034 \r \h </w:instrText>
      </w:r>
      <w:r w:rsidR="00AD5E03">
        <w:fldChar w:fldCharType="separate"/>
      </w:r>
      <w:r w:rsidR="00AD5E03">
        <w:t>[1]</w:t>
      </w:r>
      <w:r w:rsidR="00AD5E03">
        <w:fldChar w:fldCharType="end"/>
      </w:r>
      <w:r w:rsidR="00C63222">
        <w:t xml:space="preserve">. In response to that LS from WP5D </w:t>
      </w:r>
      <w:r w:rsidR="00AD5E03">
        <w:t xml:space="preserve">and based on the technical input from RAN WG4 </w:t>
      </w:r>
      <w:r w:rsidR="00AD5E03">
        <w:fldChar w:fldCharType="begin"/>
      </w:r>
      <w:r w:rsidR="00AD5E03">
        <w:instrText xml:space="preserve"> REF _Ref162377069 \r \h </w:instrText>
      </w:r>
      <w:r w:rsidR="00AD5E03">
        <w:fldChar w:fldCharType="separate"/>
      </w:r>
      <w:r w:rsidR="00AD5E03">
        <w:t>[2]</w:t>
      </w:r>
      <w:r w:rsidR="00AD5E03">
        <w:fldChar w:fldCharType="end"/>
      </w:r>
      <w:r w:rsidR="00AD5E03">
        <w:t xml:space="preserve">, </w:t>
      </w:r>
      <w:r w:rsidR="00C63222">
        <w:t xml:space="preserve">the 3GPP RAN#103 meeting approved a new SI </w:t>
      </w:r>
      <w:r w:rsidR="00AD5E03">
        <w:fldChar w:fldCharType="begin"/>
      </w:r>
      <w:r w:rsidR="00AD5E03">
        <w:instrText xml:space="preserve"> REF _Ref162376902 \r \h </w:instrText>
      </w:r>
      <w:r w:rsidR="00AD5E03">
        <w:fldChar w:fldCharType="separate"/>
      </w:r>
      <w:r w:rsidR="00AD5E03">
        <w:t>[3]</w:t>
      </w:r>
      <w:r w:rsidR="00AD5E03">
        <w:fldChar w:fldCharType="end"/>
      </w:r>
      <w:r w:rsidR="00C63222">
        <w:t xml:space="preserve">, purpose of which will be to study and provide the corresponding </w:t>
      </w:r>
      <w:r w:rsidR="00200AD7">
        <w:t xml:space="preserve">IMT </w:t>
      </w:r>
      <w:r w:rsidR="00C63222">
        <w:t>technical parameters.</w:t>
      </w:r>
      <w:r>
        <w:t xml:space="preserve"> </w:t>
      </w:r>
      <w:r w:rsidR="00E72324" w:rsidRPr="00E72324">
        <w:t xml:space="preserve"> </w:t>
      </w:r>
    </w:p>
    <w:p w14:paraId="6A0D864B" w14:textId="33DA23AD" w:rsidR="00C63222" w:rsidRDefault="00C63222" w:rsidP="008E7986">
      <w:r>
        <w:t>In this discussion paper we present our initial view on the technical parameters</w:t>
      </w:r>
      <w:r w:rsidR="003E70D1">
        <w:t xml:space="preserve"> accounting for the previous work that 3GPP has done for e.g. 10-10.5GHz frequency range</w:t>
      </w:r>
      <w:r w:rsidR="00AD5E03">
        <w:t xml:space="preserve"> </w:t>
      </w:r>
      <w:r w:rsidR="00AD5E03">
        <w:fldChar w:fldCharType="begin"/>
      </w:r>
      <w:r w:rsidR="00AD5E03">
        <w:instrText xml:space="preserve"> REF _Ref162376889 \r \h </w:instrText>
      </w:r>
      <w:r w:rsidR="00AD5E03">
        <w:fldChar w:fldCharType="separate"/>
      </w:r>
      <w:r w:rsidR="00AD5E03">
        <w:t>[4]</w:t>
      </w:r>
      <w:r w:rsidR="00AD5E03">
        <w:fldChar w:fldCharType="end"/>
      </w:r>
      <w:r>
        <w:t>.</w:t>
      </w:r>
      <w:r w:rsidR="00587E7F">
        <w:t xml:space="preserve"> According to the WRC-23 resolution and the corresponding LS from ITU-R WP5D, there are three frequency ranges, for which RAN WG4 is tasked to provide the IMT-2030 parameters: </w:t>
      </w:r>
      <w:r w:rsidR="00587E7F" w:rsidRPr="00FC5D7E">
        <w:t>4400</w:t>
      </w:r>
      <w:r w:rsidR="00587E7F">
        <w:t>-</w:t>
      </w:r>
      <w:r w:rsidR="00587E7F" w:rsidRPr="00FC5D7E">
        <w:t>4800MHz</w:t>
      </w:r>
      <w:r w:rsidR="00587E7F">
        <w:t xml:space="preserve">, </w:t>
      </w:r>
      <w:r w:rsidR="00587E7F" w:rsidRPr="00FC5D7E">
        <w:t>7125</w:t>
      </w:r>
      <w:r w:rsidR="00587E7F">
        <w:t>-</w:t>
      </w:r>
      <w:r w:rsidR="00587E7F" w:rsidRPr="00FC5D7E">
        <w:t>8400MHz</w:t>
      </w:r>
      <w:r w:rsidR="00587E7F">
        <w:t xml:space="preserve"> and </w:t>
      </w:r>
      <w:r w:rsidR="00587E7F" w:rsidRPr="00FC5D7E">
        <w:t>14800</w:t>
      </w:r>
      <w:r w:rsidR="00587E7F">
        <w:t>-</w:t>
      </w:r>
      <w:r w:rsidR="00587E7F" w:rsidRPr="00FC5D7E">
        <w:t>1535</w:t>
      </w:r>
      <w:r w:rsidR="00587E7F">
        <w:t>0</w:t>
      </w:r>
      <w:r w:rsidR="00587E7F" w:rsidRPr="00FC5D7E">
        <w:t>MHz</w:t>
      </w:r>
      <w:r w:rsidR="00587E7F">
        <w:t>.</w:t>
      </w:r>
      <w:r w:rsidR="00587E7F" w:rsidRPr="00FC5D7E">
        <w:t xml:space="preserve"> </w:t>
      </w:r>
      <w:r w:rsidR="00587E7F">
        <w:t xml:space="preserve">For the sake of further tractability, these ranges will be discussed separately because, for instance, the 4GHz range is already supported by the 3GPP core specifications, while 15GHz is a completely new frequency range. </w:t>
      </w:r>
      <w:r w:rsidR="00587E7F" w:rsidRPr="00E72324">
        <w:t xml:space="preserve"> </w:t>
      </w:r>
    </w:p>
    <w:p w14:paraId="06E92CC7" w14:textId="77777777" w:rsidR="008E7986" w:rsidRDefault="008E7986" w:rsidP="008E7986"/>
    <w:p w14:paraId="3A67921B" w14:textId="76D9AB5A" w:rsidR="008E7986" w:rsidRDefault="008E7986" w:rsidP="008E7986">
      <w:pPr>
        <w:pStyle w:val="Heading1"/>
      </w:pPr>
      <w:r>
        <w:t>2</w:t>
      </w:r>
      <w:r>
        <w:tab/>
      </w:r>
      <w:r w:rsidR="00751F6A">
        <w:t>IMT parameters</w:t>
      </w:r>
      <w:r>
        <w:t xml:space="preserve"> </w:t>
      </w:r>
    </w:p>
    <w:p w14:paraId="5152FA20" w14:textId="2AC1BA6B" w:rsidR="005506C0" w:rsidRDefault="007B1F16" w:rsidP="00FF0D47">
      <w:r>
        <w:t xml:space="preserve">The 7125-8400MHz frequency range is a new band for 3GPP and, furthermore, is not covered by the existing official FR1 range, upper edge of which is at 7.1GHz. Nevertheless, as already discussed by companies in RAN WG4, this range can be supported with FR1 system parameters. Based on that we anticipate that most of the IMT parameters can be re-used from the existing FR1 bands leveraging previous 3GPP studies on the 6.425-7.1GHz captured in TR </w:t>
      </w:r>
      <w:r w:rsidRPr="00433D00">
        <w:t>38.921</w:t>
      </w:r>
      <w:r>
        <w:t xml:space="preserve">. </w:t>
      </w:r>
      <w:r w:rsidR="005506C0">
        <w:t>For the sake of simplicity, we present first our considerations for the IMT parameters that can be completely re-used from FR1, focusing next on the parameters that might need further studies.</w:t>
      </w:r>
    </w:p>
    <w:p w14:paraId="390E39F8" w14:textId="1D35DA8D" w:rsidR="005E69AE" w:rsidRDefault="005506C0" w:rsidP="005506C0">
      <w:pPr>
        <w:pStyle w:val="B1"/>
      </w:pPr>
      <w:r>
        <w:t>-</w:t>
      </w:r>
      <w:r>
        <w:tab/>
        <w:t>Duplex method. Since most of FR1 high-frequency bands are TDD we assume that the same duplexing method will be applicable to 7.1-8.4GHz.</w:t>
      </w:r>
      <w:r w:rsidR="007B1F16">
        <w:t xml:space="preserve"> </w:t>
      </w:r>
      <w:r w:rsidR="00E72324" w:rsidRPr="00E72324">
        <w:t xml:space="preserve"> </w:t>
      </w:r>
    </w:p>
    <w:p w14:paraId="25C9D4ED" w14:textId="365B338F" w:rsidR="005506C0" w:rsidRDefault="005506C0" w:rsidP="005506C0">
      <w:pPr>
        <w:pStyle w:val="B1"/>
      </w:pPr>
      <w:r>
        <w:t>-</w:t>
      </w:r>
      <w:r>
        <w:tab/>
        <w:t>Channel and signal bandwidth. Like FR1, the maximum single carrier channel bandwidth of 100MHz can be assumed. And the signal bandwidth is derived based on the actual number of RBs.</w:t>
      </w:r>
    </w:p>
    <w:p w14:paraId="2284B07A" w14:textId="7F36CD20" w:rsidR="005506C0" w:rsidRDefault="005506C0" w:rsidP="005506C0">
      <w:pPr>
        <w:pStyle w:val="B1"/>
      </w:pPr>
      <w:r>
        <w:t>-</w:t>
      </w:r>
      <w:r>
        <w:tab/>
        <w:t xml:space="preserve">Power dynamic range. </w:t>
      </w:r>
      <w:r w:rsidR="00372EC6">
        <w:t xml:space="preserve">This range is determined as the total range between the minimum and the maximum transmission power. </w:t>
      </w:r>
      <w:r w:rsidR="00A16309">
        <w:t>Since we do not anticipate any changes comparing to FR1, it can be assumed to be 56dB.</w:t>
      </w:r>
    </w:p>
    <w:p w14:paraId="64ACBA7D" w14:textId="03C14144" w:rsidR="00A16309" w:rsidRDefault="00A16309" w:rsidP="005506C0">
      <w:pPr>
        <w:pStyle w:val="B1"/>
      </w:pPr>
      <w:r>
        <w:t>-</w:t>
      </w:r>
      <w:r>
        <w:tab/>
        <w:t>Spectral mask and spurious emissions. The generic 3GPP FR1 spectral mask with the general requirements for the out-of-band emissions can be also applicable to 7.1-8.4GHz range.</w:t>
      </w:r>
    </w:p>
    <w:p w14:paraId="3482458B" w14:textId="0735B6D8" w:rsidR="0019157D" w:rsidRDefault="0019157D" w:rsidP="005506C0">
      <w:pPr>
        <w:pStyle w:val="B1"/>
      </w:pPr>
      <w:r>
        <w:t>-</w:t>
      </w:r>
      <w:r>
        <w:tab/>
        <w:t>Maximum output power. Like in FR1 core specifications, PC3 +23dBm is the baseline power class.</w:t>
      </w:r>
    </w:p>
    <w:p w14:paraId="5A23C249" w14:textId="112E8752" w:rsidR="003E7954" w:rsidRDefault="003E7954" w:rsidP="005506C0">
      <w:pPr>
        <w:pStyle w:val="B1"/>
      </w:pPr>
      <w:r>
        <w:t>-</w:t>
      </w:r>
      <w:r>
        <w:tab/>
        <w:t>Blocking response. The 3GPP in-band and out-of-band blocking requirements from high-frequency bands, such as n79 and n104, can be applied also to the 7.1-8.4GHz.</w:t>
      </w:r>
    </w:p>
    <w:p w14:paraId="4B5264CB" w14:textId="0651B19B" w:rsidR="001E5804" w:rsidRDefault="001E5804" w:rsidP="005506C0">
      <w:pPr>
        <w:pStyle w:val="B1"/>
      </w:pPr>
      <w:r>
        <w:t>-</w:t>
      </w:r>
      <w:r>
        <w:tab/>
        <w:t>SINR operating range. The same SINR operating range as in the previous 3GPP IMT studies can be assumed.</w:t>
      </w:r>
    </w:p>
    <w:p w14:paraId="3AC542FE" w14:textId="77777777" w:rsidR="001E5804" w:rsidRDefault="001E5804" w:rsidP="001E5804"/>
    <w:p w14:paraId="2BD8897E" w14:textId="41B0865E" w:rsidR="001E5804" w:rsidRDefault="001E5804" w:rsidP="001E5804">
      <w:r>
        <w:lastRenderedPageBreak/>
        <w:t>The following IMT parameters might need more discussions and simulations</w:t>
      </w:r>
      <w:r w:rsidR="00C41E16">
        <w:t xml:space="preserve"> because they are usually dependent on the actual operating frequency. </w:t>
      </w:r>
    </w:p>
    <w:p w14:paraId="5F986E4D" w14:textId="639A4637" w:rsidR="00C41E16" w:rsidRDefault="00C41E16" w:rsidP="00C41E16">
      <w:pPr>
        <w:pStyle w:val="B1"/>
      </w:pPr>
      <w:r>
        <w:t>-</w:t>
      </w:r>
      <w:r>
        <w:tab/>
        <w:t xml:space="preserve">ACLR. According to the previous 3GPP studies in TR </w:t>
      </w:r>
      <w:r w:rsidRPr="00433D00">
        <w:t>38.921</w:t>
      </w:r>
      <w:r>
        <w:t xml:space="preserve"> it was </w:t>
      </w:r>
      <w:r w:rsidR="00C5707F">
        <w:t>agreed</w:t>
      </w:r>
      <w:r>
        <w:t xml:space="preserve"> to consider 26dB ACLR for the 6.425-7.125MHz range. This value is smaller comparing to the "typical" ACLR of 30dB </w:t>
      </w:r>
      <w:r w:rsidR="00C5707F">
        <w:t xml:space="preserve">that is </w:t>
      </w:r>
      <w:r>
        <w:t xml:space="preserve">usually assumed for the FR1 bands. Thus, </w:t>
      </w:r>
      <w:r w:rsidR="00C5707F">
        <w:t xml:space="preserve">26dB can be taken as a starting point but </w:t>
      </w:r>
      <w:r>
        <w:t xml:space="preserve">this parameter might need further discussions and simulations. </w:t>
      </w:r>
    </w:p>
    <w:p w14:paraId="75CC5995" w14:textId="54C9321A" w:rsidR="00C41E16" w:rsidRDefault="00C41E16" w:rsidP="00C41E16">
      <w:pPr>
        <w:pStyle w:val="B1"/>
      </w:pPr>
      <w:r>
        <w:t>-</w:t>
      </w:r>
      <w:r>
        <w:tab/>
      </w:r>
      <w:r w:rsidR="000E3E32">
        <w:t>Noise figure</w:t>
      </w:r>
      <w:r>
        <w:t xml:space="preserve">. </w:t>
      </w:r>
      <w:r w:rsidR="000E3E32">
        <w:t>Referring to TR 38.921, "</w:t>
      </w:r>
      <w:r w:rsidR="000E3E32" w:rsidRPr="000E3E32">
        <w:rPr>
          <w:i/>
          <w:iCs/>
        </w:rPr>
        <w:t>The noise figure of 9 dB is the baseline assumption and 13 dB is the optional assumption for co-existence study for 6425 – 7125 MHz</w:t>
      </w:r>
      <w:r w:rsidR="000E3E32">
        <w:t>"</w:t>
      </w:r>
      <w:r>
        <w:t>.</w:t>
      </w:r>
      <w:r w:rsidR="000E3E32">
        <w:t xml:space="preserve"> Furthermore, a</w:t>
      </w:r>
      <w:r w:rsidR="000E3E32" w:rsidRPr="000E3E32">
        <w:t xml:space="preserve"> noise figure in the [9, 13] dB interval was finally agreed for reporting to ITU WP5D sharing studies</w:t>
      </w:r>
      <w:r w:rsidR="000E3E32">
        <w:t xml:space="preserve">. </w:t>
      </w:r>
      <w:r w:rsidR="00320501">
        <w:t xml:space="preserve">It should be also noted that </w:t>
      </w:r>
      <w:r w:rsidR="00C5707F">
        <w:t xml:space="preserve">during </w:t>
      </w:r>
      <w:r w:rsidR="00320501">
        <w:t xml:space="preserve">the band n104 discussions the noise figure of 12dB was assumed. Thus, </w:t>
      </w:r>
      <w:r w:rsidR="00864CC8">
        <w:t xml:space="preserve">accounting for the large frequency range of 7.1-8.4GHz the noise figure of 13dB can be </w:t>
      </w:r>
      <w:r w:rsidR="00CF711A">
        <w:t>further considered</w:t>
      </w:r>
      <w:r w:rsidR="00864CC8">
        <w:t>.</w:t>
      </w:r>
    </w:p>
    <w:p w14:paraId="5E9423D7" w14:textId="15FB7223" w:rsidR="009E40DF" w:rsidRDefault="009E40DF" w:rsidP="00C41E16">
      <w:pPr>
        <w:pStyle w:val="B1"/>
      </w:pPr>
      <w:r>
        <w:t>-</w:t>
      </w:r>
      <w:r>
        <w:tab/>
        <w:t xml:space="preserve">Sensitivity. The exact value for the UE sensitivity, or REFSENS, can be determined only when 3GPP assumes on how many Rx chains are used. However, this parameter is not strictly needed for the WP5D co-existence studies. During the previous study cycle on 6.4-7.1GHz and 10-10.5GHz this parameter was </w:t>
      </w:r>
      <w:r w:rsidR="00B75E79">
        <w:t>marked</w:t>
      </w:r>
      <w:r>
        <w:t xml:space="preserve"> "</w:t>
      </w:r>
      <w:r w:rsidRPr="00B75E79">
        <w:rPr>
          <w:i/>
          <w:iCs/>
        </w:rPr>
        <w:t>to be specified</w:t>
      </w:r>
      <w:r>
        <w:t xml:space="preserve">" (see Annex A). It was also noted in the LS that </w:t>
      </w:r>
      <w:r w:rsidR="00B75E79">
        <w:t>"</w:t>
      </w:r>
      <w:r w:rsidR="00B75E79" w:rsidRPr="00B75E79">
        <w:rPr>
          <w:i/>
          <w:iCs/>
        </w:rPr>
        <w:t>These are parameters pending detailed specification work that would not impact sharing and compatibility studies</w:t>
      </w:r>
      <w:r w:rsidR="00B75E79">
        <w:t>".</w:t>
      </w:r>
      <w:r>
        <w:t xml:space="preserve">  </w:t>
      </w:r>
    </w:p>
    <w:p w14:paraId="6D06E694" w14:textId="13E1300E" w:rsidR="00CF711A" w:rsidRDefault="00CF711A" w:rsidP="00C41E16">
      <w:pPr>
        <w:pStyle w:val="B1"/>
      </w:pPr>
      <w:r>
        <w:t>-</w:t>
      </w:r>
      <w:r>
        <w:tab/>
        <w:t>ACS. Referring to sub-clause 7.2.4 in TR 38.921, "</w:t>
      </w:r>
      <w:r w:rsidRPr="00CF711A">
        <w:rPr>
          <w:i/>
          <w:iCs/>
        </w:rPr>
        <w:t>According to the simulation results in clause 4.3, adjacent channel selectivity (ACS) is agreed as 32 dBc for 6425 – 7125 MHz</w:t>
      </w:r>
      <w:r>
        <w:t>"</w:t>
      </w:r>
      <w:r w:rsidR="00AB405D">
        <w:t>. On other hand, existing FR1 bands assume ACS of 33dB.</w:t>
      </w:r>
      <w:r>
        <w:t xml:space="preserve"> </w:t>
      </w:r>
      <w:r w:rsidR="000D62B1">
        <w:t>Since the considered range is quite large</w:t>
      </w:r>
      <w:r w:rsidR="00AB405D">
        <w:t xml:space="preserve"> and resides at a higher frequency compared to 6.4-7.1GHz</w:t>
      </w:r>
      <w:r w:rsidR="000D62B1">
        <w:t>, it should be studied further whether e.g. 32 dB ACS can be assumed</w:t>
      </w:r>
      <w:r w:rsidR="00C5707F">
        <w:t xml:space="preserve"> or it can be relaxed further</w:t>
      </w:r>
      <w:r w:rsidR="000D62B1">
        <w:t>.</w:t>
      </w:r>
    </w:p>
    <w:p w14:paraId="29698630" w14:textId="77777777" w:rsidR="00C41E16" w:rsidRDefault="00C41E16" w:rsidP="001E5804"/>
    <w:p w14:paraId="0939CF5B" w14:textId="77777777" w:rsidR="00C41E16" w:rsidRDefault="00C41E16" w:rsidP="001E5804"/>
    <w:p w14:paraId="5DA38F28" w14:textId="46362613" w:rsidR="004F7CE2" w:rsidRDefault="004F7CE2" w:rsidP="004F7CE2">
      <w:pPr>
        <w:pStyle w:val="TH"/>
      </w:pPr>
      <w:r>
        <w:t xml:space="preserve">Table 2-1: IMT parameters for </w:t>
      </w:r>
      <w:r w:rsidRPr="004F7CE2">
        <w:t xml:space="preserve">7125-8400MHz </w:t>
      </w:r>
      <w:r>
        <w:t>(UE only)</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2557"/>
        <w:gridCol w:w="1416"/>
        <w:gridCol w:w="1556"/>
        <w:gridCol w:w="3254"/>
      </w:tblGrid>
      <w:tr w:rsidR="004F7CE2" w14:paraId="576B04B7" w14:textId="77777777" w:rsidTr="00CA3DB1">
        <w:trPr>
          <w:cantSplit/>
          <w:tblHeader/>
          <w:jc w:val="center"/>
        </w:trPr>
        <w:tc>
          <w:tcPr>
            <w:tcW w:w="304" w:type="pct"/>
            <w:vAlign w:val="center"/>
          </w:tcPr>
          <w:p w14:paraId="66B7E931" w14:textId="77777777" w:rsidR="004F7CE2" w:rsidRDefault="004F7CE2" w:rsidP="00CA3DB1">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No.</w:t>
            </w:r>
          </w:p>
        </w:tc>
        <w:tc>
          <w:tcPr>
            <w:tcW w:w="1367" w:type="pct"/>
            <w:vAlign w:val="center"/>
          </w:tcPr>
          <w:p w14:paraId="3879D9B6" w14:textId="77777777" w:rsidR="004F7CE2" w:rsidRDefault="004F7CE2" w:rsidP="00CA3DB1">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Parameter</w:t>
            </w:r>
          </w:p>
        </w:tc>
        <w:tc>
          <w:tcPr>
            <w:tcW w:w="757" w:type="pct"/>
            <w:vAlign w:val="center"/>
          </w:tcPr>
          <w:p w14:paraId="35A1FDF3" w14:textId="77777777" w:rsidR="004F7CE2" w:rsidRDefault="004F7CE2" w:rsidP="00CA3DB1">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 xml:space="preserve">Base station </w:t>
            </w:r>
            <w:r>
              <w:rPr>
                <w:rFonts w:ascii="Times New Roman Bold" w:eastAsia="MS Mincho" w:hAnsi="Times New Roman Bold" w:cs="Times New Roman Bold"/>
                <w:b/>
              </w:rPr>
              <w:br/>
              <w:t>(non-AAS)</w:t>
            </w:r>
          </w:p>
        </w:tc>
        <w:tc>
          <w:tcPr>
            <w:tcW w:w="832" w:type="pct"/>
            <w:vAlign w:val="center"/>
          </w:tcPr>
          <w:p w14:paraId="22981D29" w14:textId="77777777" w:rsidR="004F7CE2" w:rsidRDefault="004F7CE2" w:rsidP="00CA3DB1">
            <w:pPr>
              <w:keepNext/>
              <w:tabs>
                <w:tab w:val="left" w:pos="1205"/>
              </w:tabs>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 xml:space="preserve">Base station </w:t>
            </w:r>
            <w:r>
              <w:rPr>
                <w:rFonts w:ascii="Times New Roman Bold" w:eastAsia="MS Mincho" w:hAnsi="Times New Roman Bold" w:cs="Times New Roman Bold"/>
                <w:b/>
              </w:rPr>
              <w:br/>
              <w:t>(AAS)</w:t>
            </w:r>
          </w:p>
        </w:tc>
        <w:tc>
          <w:tcPr>
            <w:tcW w:w="1740" w:type="pct"/>
            <w:vAlign w:val="center"/>
          </w:tcPr>
          <w:p w14:paraId="40A3651E" w14:textId="77777777" w:rsidR="004F7CE2" w:rsidRDefault="004F7CE2" w:rsidP="00CA3DB1">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Mobile station</w:t>
            </w:r>
          </w:p>
        </w:tc>
      </w:tr>
      <w:tr w:rsidR="004F7CE2" w14:paraId="21F3415B" w14:textId="77777777" w:rsidTr="00CA3DB1">
        <w:trPr>
          <w:cantSplit/>
          <w:jc w:val="center"/>
        </w:trPr>
        <w:tc>
          <w:tcPr>
            <w:tcW w:w="304" w:type="pct"/>
            <w:shd w:val="clear" w:color="auto" w:fill="auto"/>
          </w:tcPr>
          <w:p w14:paraId="3FA0D1FF" w14:textId="77777777"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w:t>
            </w:r>
          </w:p>
        </w:tc>
        <w:tc>
          <w:tcPr>
            <w:tcW w:w="1367" w:type="pct"/>
            <w:shd w:val="clear" w:color="auto" w:fill="auto"/>
          </w:tcPr>
          <w:p w14:paraId="17A50499" w14:textId="77777777"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Duplex Method</w:t>
            </w:r>
          </w:p>
        </w:tc>
        <w:tc>
          <w:tcPr>
            <w:tcW w:w="757" w:type="pct"/>
            <w:shd w:val="clear" w:color="auto" w:fill="auto"/>
          </w:tcPr>
          <w:p w14:paraId="30AE16B5" w14:textId="77777777"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32" w:type="pct"/>
            <w:shd w:val="clear" w:color="auto" w:fill="auto"/>
          </w:tcPr>
          <w:p w14:paraId="21A9EF47" w14:textId="77777777"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740" w:type="pct"/>
            <w:shd w:val="clear" w:color="auto" w:fill="auto"/>
          </w:tcPr>
          <w:p w14:paraId="0F4D4240" w14:textId="77777777"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TDD</w:t>
            </w:r>
          </w:p>
        </w:tc>
      </w:tr>
      <w:tr w:rsidR="004F7CE2" w14:paraId="2A5BB0FF" w14:textId="77777777" w:rsidTr="00CA3DB1">
        <w:trPr>
          <w:cantSplit/>
          <w:jc w:val="center"/>
        </w:trPr>
        <w:tc>
          <w:tcPr>
            <w:tcW w:w="304" w:type="pct"/>
          </w:tcPr>
          <w:p w14:paraId="0C1F0B11" w14:textId="77777777"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2</w:t>
            </w:r>
          </w:p>
        </w:tc>
        <w:tc>
          <w:tcPr>
            <w:tcW w:w="1367" w:type="pct"/>
          </w:tcPr>
          <w:p w14:paraId="1DF837D6" w14:textId="77777777"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Channel bandwidth (MHz)</w:t>
            </w:r>
          </w:p>
        </w:tc>
        <w:tc>
          <w:tcPr>
            <w:tcW w:w="757" w:type="pct"/>
            <w:vAlign w:val="center"/>
          </w:tcPr>
          <w:p w14:paraId="5682CA1B" w14:textId="77777777"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32" w:type="pct"/>
            <w:vAlign w:val="center"/>
          </w:tcPr>
          <w:p w14:paraId="729064F1" w14:textId="77777777"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740" w:type="pct"/>
            <w:vAlign w:val="center"/>
          </w:tcPr>
          <w:p w14:paraId="6E681788" w14:textId="60E32756"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100MHz maximum bandwidth </w:t>
            </w:r>
          </w:p>
        </w:tc>
      </w:tr>
      <w:tr w:rsidR="004F7CE2" w14:paraId="2EE29F9D" w14:textId="77777777" w:rsidTr="00CA3DB1">
        <w:trPr>
          <w:cantSplit/>
          <w:jc w:val="center"/>
        </w:trPr>
        <w:tc>
          <w:tcPr>
            <w:tcW w:w="304" w:type="pct"/>
          </w:tcPr>
          <w:p w14:paraId="1AA1F264" w14:textId="77777777"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3</w:t>
            </w:r>
          </w:p>
        </w:tc>
        <w:tc>
          <w:tcPr>
            <w:tcW w:w="1367" w:type="pct"/>
          </w:tcPr>
          <w:p w14:paraId="51DCB24E" w14:textId="77777777"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Pr>
                <w:rFonts w:eastAsia="MS Mincho"/>
              </w:rPr>
              <w:t xml:space="preserve">Signal bandwidth </w:t>
            </w:r>
            <w:r>
              <w:rPr>
                <w:lang w:eastAsia="zh-CN"/>
              </w:rPr>
              <w:t>(MHz)</w:t>
            </w:r>
          </w:p>
        </w:tc>
        <w:tc>
          <w:tcPr>
            <w:tcW w:w="757" w:type="pct"/>
          </w:tcPr>
          <w:p w14:paraId="1AB13B39" w14:textId="77777777"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32" w:type="pct"/>
          </w:tcPr>
          <w:p w14:paraId="1C39A7DE" w14:textId="77777777"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740" w:type="pct"/>
          </w:tcPr>
          <w:p w14:paraId="6AE99EED" w14:textId="77777777" w:rsidR="004F7CE2" w:rsidRPr="00377703"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377703">
              <w:rPr>
                <w:rFonts w:eastAsia="MS Mincho"/>
              </w:rPr>
              <w:t xml:space="preserve">Derived from Channel Bandwidth: </w:t>
            </w:r>
          </w:p>
          <w:p w14:paraId="1F82DB8B" w14:textId="77777777" w:rsidR="004F7CE2" w:rsidRPr="00377703"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377703">
              <w:rPr>
                <w:rFonts w:eastAsia="MS Mincho"/>
              </w:rPr>
              <w:t>Signal bandwidth = NRB × SCS × 12</w:t>
            </w:r>
          </w:p>
          <w:p w14:paraId="7A2D1745" w14:textId="2364DBD2"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377703">
              <w:rPr>
                <w:rFonts w:eastAsia="MS Mincho"/>
              </w:rPr>
              <w:t>See TS 38.101-1, 5.3.2</w:t>
            </w:r>
            <w:r w:rsidR="00603636" w:rsidRPr="00377703">
              <w:rPr>
                <w:rFonts w:eastAsia="MS Mincho"/>
              </w:rPr>
              <w:t>, as a reference</w:t>
            </w:r>
          </w:p>
        </w:tc>
      </w:tr>
      <w:tr w:rsidR="004F7CE2" w14:paraId="64452056" w14:textId="77777777" w:rsidTr="00CA3DB1">
        <w:trPr>
          <w:cantSplit/>
          <w:jc w:val="center"/>
        </w:trPr>
        <w:tc>
          <w:tcPr>
            <w:tcW w:w="304" w:type="pct"/>
          </w:tcPr>
          <w:p w14:paraId="47121317" w14:textId="77777777"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4</w:t>
            </w:r>
          </w:p>
        </w:tc>
        <w:tc>
          <w:tcPr>
            <w:tcW w:w="1367" w:type="pct"/>
          </w:tcPr>
          <w:p w14:paraId="1B733705" w14:textId="77777777"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Transmitter characteristics</w:t>
            </w:r>
          </w:p>
        </w:tc>
        <w:tc>
          <w:tcPr>
            <w:tcW w:w="757" w:type="pct"/>
            <w:vAlign w:val="center"/>
          </w:tcPr>
          <w:p w14:paraId="2E12703E" w14:textId="77777777"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32" w:type="pct"/>
            <w:vAlign w:val="center"/>
          </w:tcPr>
          <w:p w14:paraId="1468C18F" w14:textId="77777777"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740" w:type="pct"/>
            <w:vAlign w:val="center"/>
          </w:tcPr>
          <w:p w14:paraId="11D645EC" w14:textId="77777777"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4F7CE2" w14:paraId="6B667BA8" w14:textId="77777777" w:rsidTr="00CA3DB1">
        <w:trPr>
          <w:cantSplit/>
          <w:jc w:val="center"/>
        </w:trPr>
        <w:tc>
          <w:tcPr>
            <w:tcW w:w="304" w:type="pct"/>
          </w:tcPr>
          <w:p w14:paraId="4AF66686" w14:textId="77777777"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4.1</w:t>
            </w:r>
          </w:p>
        </w:tc>
        <w:tc>
          <w:tcPr>
            <w:tcW w:w="1367" w:type="pct"/>
          </w:tcPr>
          <w:p w14:paraId="69C7F001" w14:textId="77777777"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Power dynamic range (dB)</w:t>
            </w:r>
          </w:p>
        </w:tc>
        <w:tc>
          <w:tcPr>
            <w:tcW w:w="757" w:type="pct"/>
          </w:tcPr>
          <w:p w14:paraId="364F4196" w14:textId="77777777"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32" w:type="pct"/>
          </w:tcPr>
          <w:p w14:paraId="1993EE90" w14:textId="77777777"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740" w:type="pct"/>
            <w:shd w:val="clear" w:color="auto" w:fill="auto"/>
            <w:vAlign w:val="center"/>
          </w:tcPr>
          <w:p w14:paraId="5B33C056" w14:textId="79F8A6D5" w:rsidR="004F7CE2" w:rsidRDefault="00603636"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C41E16">
              <w:rPr>
                <w:rFonts w:eastAsia="MS Mincho"/>
              </w:rPr>
              <w:t>56dB</w:t>
            </w:r>
          </w:p>
        </w:tc>
      </w:tr>
      <w:tr w:rsidR="004F7CE2" w14:paraId="0A75E3BC" w14:textId="77777777" w:rsidTr="00CA3DB1">
        <w:trPr>
          <w:cantSplit/>
          <w:jc w:val="center"/>
        </w:trPr>
        <w:tc>
          <w:tcPr>
            <w:tcW w:w="304" w:type="pct"/>
          </w:tcPr>
          <w:p w14:paraId="55A2C2C2" w14:textId="77777777"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4.2</w:t>
            </w:r>
          </w:p>
        </w:tc>
        <w:tc>
          <w:tcPr>
            <w:tcW w:w="1367" w:type="pct"/>
          </w:tcPr>
          <w:p w14:paraId="60166783" w14:textId="77777777"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Spectral mask (dB)</w:t>
            </w:r>
          </w:p>
        </w:tc>
        <w:tc>
          <w:tcPr>
            <w:tcW w:w="757" w:type="pct"/>
          </w:tcPr>
          <w:p w14:paraId="568E0107" w14:textId="77777777"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b/>
                <w:bCs/>
              </w:rPr>
            </w:pPr>
          </w:p>
        </w:tc>
        <w:tc>
          <w:tcPr>
            <w:tcW w:w="832" w:type="pct"/>
          </w:tcPr>
          <w:p w14:paraId="20CA4DB9" w14:textId="77777777"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740" w:type="pct"/>
            <w:shd w:val="clear" w:color="auto" w:fill="auto"/>
          </w:tcPr>
          <w:p w14:paraId="0C14866E" w14:textId="158F6AA2"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377703">
              <w:t>See TS 38.101-1, sub-clause 6.5.2.2, Table 6.5.2.2-1</w:t>
            </w:r>
            <w:r w:rsidR="005506C0" w:rsidRPr="00377703">
              <w:t>, as a reference</w:t>
            </w:r>
            <w:r w:rsidRPr="00377703">
              <w:t>.</w:t>
            </w:r>
          </w:p>
        </w:tc>
      </w:tr>
      <w:tr w:rsidR="004F7CE2" w14:paraId="23429508" w14:textId="77777777" w:rsidTr="00CA3DB1">
        <w:trPr>
          <w:cantSplit/>
          <w:jc w:val="center"/>
        </w:trPr>
        <w:tc>
          <w:tcPr>
            <w:tcW w:w="304" w:type="pct"/>
          </w:tcPr>
          <w:p w14:paraId="67AE587E" w14:textId="77777777"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4.3</w:t>
            </w:r>
          </w:p>
        </w:tc>
        <w:tc>
          <w:tcPr>
            <w:tcW w:w="1367" w:type="pct"/>
          </w:tcPr>
          <w:p w14:paraId="2685D8A1" w14:textId="77777777"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ACLR (dB)</w:t>
            </w:r>
          </w:p>
        </w:tc>
        <w:tc>
          <w:tcPr>
            <w:tcW w:w="757" w:type="pct"/>
            <w:vAlign w:val="center"/>
          </w:tcPr>
          <w:p w14:paraId="77D45FD1" w14:textId="77777777"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32" w:type="pct"/>
            <w:vAlign w:val="center"/>
          </w:tcPr>
          <w:p w14:paraId="296CD222" w14:textId="77777777"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740" w:type="pct"/>
            <w:shd w:val="clear" w:color="auto" w:fill="auto"/>
            <w:vAlign w:val="center"/>
          </w:tcPr>
          <w:p w14:paraId="20A1662F" w14:textId="47E78E5F" w:rsidR="00A234CC" w:rsidRPr="004804B2" w:rsidRDefault="00A234C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4804B2">
              <w:t>Depends on the UE power class.</w:t>
            </w:r>
          </w:p>
          <w:p w14:paraId="72F30F99" w14:textId="18CB1AC1" w:rsidR="004F7CE2" w:rsidRPr="004804B2" w:rsidRDefault="004804B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C41E16">
              <w:rPr>
                <w:highlight w:val="yellow"/>
              </w:rPr>
              <w:t>[</w:t>
            </w:r>
            <w:r w:rsidR="00377703">
              <w:rPr>
                <w:highlight w:val="yellow"/>
              </w:rPr>
              <w:t>FFS</w:t>
            </w:r>
            <w:r w:rsidR="008100D3">
              <w:rPr>
                <w:highlight w:val="yellow"/>
              </w:rPr>
              <w:t>]</w:t>
            </w:r>
            <w:r w:rsidR="00D9505A" w:rsidRPr="00C41E16">
              <w:rPr>
                <w:highlight w:val="yellow"/>
              </w:rPr>
              <w:t xml:space="preserve"> dB for PC3</w:t>
            </w:r>
          </w:p>
          <w:p w14:paraId="4EC629E8" w14:textId="200E26B2" w:rsidR="004A5805" w:rsidRPr="004804B2" w:rsidRDefault="004A5805"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4F7CE2" w14:paraId="66C7E37C" w14:textId="77777777" w:rsidTr="00CA3DB1">
        <w:trPr>
          <w:cantSplit/>
          <w:jc w:val="center"/>
        </w:trPr>
        <w:tc>
          <w:tcPr>
            <w:tcW w:w="304" w:type="pct"/>
          </w:tcPr>
          <w:p w14:paraId="4C5C0F06" w14:textId="77777777"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4.4</w:t>
            </w:r>
          </w:p>
        </w:tc>
        <w:tc>
          <w:tcPr>
            <w:tcW w:w="1367" w:type="pct"/>
          </w:tcPr>
          <w:p w14:paraId="02B93F16" w14:textId="77777777"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Spurious emissions /out of band emissions</w:t>
            </w:r>
          </w:p>
        </w:tc>
        <w:tc>
          <w:tcPr>
            <w:tcW w:w="757" w:type="pct"/>
            <w:vAlign w:val="center"/>
          </w:tcPr>
          <w:p w14:paraId="17B5E3AB" w14:textId="77777777"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32" w:type="pct"/>
            <w:vAlign w:val="center"/>
          </w:tcPr>
          <w:p w14:paraId="37EBE533" w14:textId="77777777"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740" w:type="pct"/>
            <w:shd w:val="clear" w:color="auto" w:fill="auto"/>
            <w:vAlign w:val="center"/>
          </w:tcPr>
          <w:p w14:paraId="6FC4AA58" w14:textId="6AAF0468" w:rsidR="004F7CE2" w:rsidRPr="004804B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377703">
              <w:t>See TS 38.101-1, sub-clause 6.5.3.1</w:t>
            </w:r>
            <w:r w:rsidR="00A16309" w:rsidRPr="00377703">
              <w:t>, as a reference.</w:t>
            </w:r>
          </w:p>
        </w:tc>
      </w:tr>
      <w:tr w:rsidR="004F7CE2" w14:paraId="177C932E" w14:textId="77777777" w:rsidTr="00CA3DB1">
        <w:trPr>
          <w:cantSplit/>
          <w:jc w:val="center"/>
        </w:trPr>
        <w:tc>
          <w:tcPr>
            <w:tcW w:w="304" w:type="pct"/>
          </w:tcPr>
          <w:p w14:paraId="1D6EED15" w14:textId="77777777"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4.5</w:t>
            </w:r>
          </w:p>
        </w:tc>
        <w:tc>
          <w:tcPr>
            <w:tcW w:w="1367" w:type="pct"/>
          </w:tcPr>
          <w:p w14:paraId="4389FAB9" w14:textId="77777777"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Maximum output power (dBm)</w:t>
            </w:r>
          </w:p>
        </w:tc>
        <w:tc>
          <w:tcPr>
            <w:tcW w:w="757" w:type="pct"/>
          </w:tcPr>
          <w:p w14:paraId="1F64589C" w14:textId="77777777"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32" w:type="pct"/>
          </w:tcPr>
          <w:p w14:paraId="67A8247F" w14:textId="77777777"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740" w:type="pct"/>
            <w:shd w:val="clear" w:color="auto" w:fill="auto"/>
          </w:tcPr>
          <w:p w14:paraId="388D1572" w14:textId="6795CF8A" w:rsidR="004A5805" w:rsidRPr="004804B2" w:rsidRDefault="00A00FAF"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4804B2">
              <w:t>PC3 +23dBm</w:t>
            </w:r>
          </w:p>
        </w:tc>
      </w:tr>
      <w:tr w:rsidR="004F7CE2" w14:paraId="18669E83" w14:textId="77777777" w:rsidTr="00CA3DB1">
        <w:trPr>
          <w:cantSplit/>
          <w:jc w:val="center"/>
        </w:trPr>
        <w:tc>
          <w:tcPr>
            <w:tcW w:w="304" w:type="pct"/>
          </w:tcPr>
          <w:p w14:paraId="2126FA3E" w14:textId="77777777"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br w:type="page"/>
              <w:t>5</w:t>
            </w:r>
          </w:p>
        </w:tc>
        <w:tc>
          <w:tcPr>
            <w:tcW w:w="1367" w:type="pct"/>
          </w:tcPr>
          <w:p w14:paraId="6F5AEEA4" w14:textId="77777777"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Receiver characteristics</w:t>
            </w:r>
          </w:p>
        </w:tc>
        <w:tc>
          <w:tcPr>
            <w:tcW w:w="757" w:type="pct"/>
          </w:tcPr>
          <w:p w14:paraId="0E820CC8" w14:textId="77777777"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832" w:type="pct"/>
          </w:tcPr>
          <w:p w14:paraId="2E310A3B" w14:textId="77777777"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740" w:type="pct"/>
          </w:tcPr>
          <w:p w14:paraId="2A624E67" w14:textId="77777777"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4F7CE2" w14:paraId="75B8B425" w14:textId="77777777" w:rsidTr="00CA3DB1">
        <w:trPr>
          <w:cantSplit/>
          <w:jc w:val="center"/>
        </w:trPr>
        <w:tc>
          <w:tcPr>
            <w:tcW w:w="304" w:type="pct"/>
          </w:tcPr>
          <w:p w14:paraId="33DBB9F1" w14:textId="77777777"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5.1</w:t>
            </w:r>
          </w:p>
        </w:tc>
        <w:tc>
          <w:tcPr>
            <w:tcW w:w="1367" w:type="pct"/>
          </w:tcPr>
          <w:p w14:paraId="0F792ECA" w14:textId="77777777"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Noise figure (dB)</w:t>
            </w:r>
          </w:p>
        </w:tc>
        <w:tc>
          <w:tcPr>
            <w:tcW w:w="757" w:type="pct"/>
          </w:tcPr>
          <w:p w14:paraId="3704C5DD" w14:textId="77777777"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32" w:type="pct"/>
          </w:tcPr>
          <w:p w14:paraId="4D2777E4" w14:textId="77777777"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740" w:type="pct"/>
            <w:vAlign w:val="center"/>
          </w:tcPr>
          <w:p w14:paraId="7E2F400A" w14:textId="3E994F09"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1E5804">
              <w:rPr>
                <w:rFonts w:eastAsia="MS Mincho"/>
                <w:highlight w:val="yellow"/>
              </w:rPr>
              <w:t>[</w:t>
            </w:r>
            <w:r w:rsidR="00C1083C" w:rsidRPr="001E5804">
              <w:rPr>
                <w:rFonts w:eastAsia="MS Mincho"/>
                <w:highlight w:val="yellow"/>
              </w:rPr>
              <w:t>1</w:t>
            </w:r>
            <w:r w:rsidR="00132016" w:rsidRPr="001E5804">
              <w:rPr>
                <w:rFonts w:eastAsia="MS Mincho"/>
                <w:highlight w:val="yellow"/>
              </w:rPr>
              <w:t>3</w:t>
            </w:r>
            <w:r w:rsidRPr="001E5804">
              <w:rPr>
                <w:rFonts w:eastAsia="MS Mincho"/>
                <w:highlight w:val="yellow"/>
              </w:rPr>
              <w:t xml:space="preserve"> dB]</w:t>
            </w:r>
          </w:p>
        </w:tc>
      </w:tr>
      <w:tr w:rsidR="004F7CE2" w14:paraId="474BA653" w14:textId="77777777" w:rsidTr="00CA3DB1">
        <w:trPr>
          <w:cantSplit/>
          <w:jc w:val="center"/>
        </w:trPr>
        <w:tc>
          <w:tcPr>
            <w:tcW w:w="304" w:type="pct"/>
          </w:tcPr>
          <w:p w14:paraId="49E3DAAA" w14:textId="77777777"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5.2</w:t>
            </w:r>
          </w:p>
        </w:tc>
        <w:tc>
          <w:tcPr>
            <w:tcW w:w="1367" w:type="pct"/>
          </w:tcPr>
          <w:p w14:paraId="454882E6" w14:textId="77777777"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Sensitivity (dBm)</w:t>
            </w:r>
          </w:p>
        </w:tc>
        <w:tc>
          <w:tcPr>
            <w:tcW w:w="757" w:type="pct"/>
          </w:tcPr>
          <w:p w14:paraId="09D294EA" w14:textId="77777777"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832" w:type="pct"/>
          </w:tcPr>
          <w:p w14:paraId="6EA782F0" w14:textId="77777777"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740" w:type="pct"/>
          </w:tcPr>
          <w:p w14:paraId="669B6D49" w14:textId="77777777" w:rsidR="00505891" w:rsidRPr="004804B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4804B2">
              <w:t>Depends on the configured channel bandwidth and SCS</w:t>
            </w:r>
            <w:r w:rsidR="00A234CC" w:rsidRPr="004804B2">
              <w:t>.</w:t>
            </w:r>
          </w:p>
          <w:p w14:paraId="2B57184A" w14:textId="1C1E6184" w:rsidR="004F7CE2" w:rsidRPr="00D9505A" w:rsidRDefault="00505891"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4804B2">
              <w:t>To be specified.</w:t>
            </w:r>
          </w:p>
        </w:tc>
      </w:tr>
      <w:tr w:rsidR="004F7CE2" w14:paraId="4CD1CD5E" w14:textId="77777777" w:rsidTr="00CA3DB1">
        <w:trPr>
          <w:cantSplit/>
          <w:jc w:val="center"/>
        </w:trPr>
        <w:tc>
          <w:tcPr>
            <w:tcW w:w="304" w:type="pct"/>
          </w:tcPr>
          <w:p w14:paraId="3C389705" w14:textId="77777777"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lastRenderedPageBreak/>
              <w:t>5.3</w:t>
            </w:r>
          </w:p>
        </w:tc>
        <w:tc>
          <w:tcPr>
            <w:tcW w:w="1367" w:type="pct"/>
          </w:tcPr>
          <w:p w14:paraId="62065EA0" w14:textId="77777777"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Blocking response</w:t>
            </w:r>
          </w:p>
        </w:tc>
        <w:tc>
          <w:tcPr>
            <w:tcW w:w="757" w:type="pct"/>
          </w:tcPr>
          <w:p w14:paraId="296908BA" w14:textId="77777777"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832" w:type="pct"/>
          </w:tcPr>
          <w:p w14:paraId="3D8090ED" w14:textId="77777777"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740" w:type="pct"/>
          </w:tcPr>
          <w:p w14:paraId="0844A746" w14:textId="2710B6AA"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377703">
              <w:t>See TS 38.101-1, sub-clause 7.6, Tables 7.6.2-4</w:t>
            </w:r>
            <w:r w:rsidR="00603636" w:rsidRPr="00377703">
              <w:t xml:space="preserve"> and</w:t>
            </w:r>
            <w:r w:rsidRPr="00377703">
              <w:t xml:space="preserve"> 7.6.3-4 for blocking levels</w:t>
            </w:r>
            <w:r w:rsidR="001E5804" w:rsidRPr="00377703">
              <w:t>, as a reference</w:t>
            </w:r>
          </w:p>
        </w:tc>
      </w:tr>
      <w:tr w:rsidR="004F7CE2" w14:paraId="08CC63F1" w14:textId="77777777" w:rsidTr="00CA3DB1">
        <w:trPr>
          <w:cantSplit/>
          <w:jc w:val="center"/>
        </w:trPr>
        <w:tc>
          <w:tcPr>
            <w:tcW w:w="304" w:type="pct"/>
            <w:tcBorders>
              <w:bottom w:val="single" w:sz="4" w:space="0" w:color="auto"/>
            </w:tcBorders>
          </w:tcPr>
          <w:p w14:paraId="27C07E0B" w14:textId="77777777"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5.4</w:t>
            </w:r>
          </w:p>
        </w:tc>
        <w:tc>
          <w:tcPr>
            <w:tcW w:w="1367" w:type="pct"/>
            <w:tcBorders>
              <w:bottom w:val="single" w:sz="4" w:space="0" w:color="auto"/>
            </w:tcBorders>
          </w:tcPr>
          <w:p w14:paraId="1EB03F3E" w14:textId="77777777"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ACS</w:t>
            </w:r>
          </w:p>
        </w:tc>
        <w:tc>
          <w:tcPr>
            <w:tcW w:w="757" w:type="pct"/>
            <w:tcBorders>
              <w:bottom w:val="single" w:sz="4" w:space="0" w:color="auto"/>
            </w:tcBorders>
          </w:tcPr>
          <w:p w14:paraId="6A76FFCB" w14:textId="77777777"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832" w:type="pct"/>
            <w:tcBorders>
              <w:bottom w:val="single" w:sz="4" w:space="0" w:color="auto"/>
            </w:tcBorders>
          </w:tcPr>
          <w:p w14:paraId="723FF984" w14:textId="77777777"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740" w:type="pct"/>
            <w:tcBorders>
              <w:bottom w:val="single" w:sz="4" w:space="0" w:color="auto"/>
            </w:tcBorders>
          </w:tcPr>
          <w:p w14:paraId="1B5436F0" w14:textId="3D0B5846" w:rsidR="004F7CE2" w:rsidRPr="00D869C8" w:rsidRDefault="00D869C8"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1E5804">
              <w:rPr>
                <w:rFonts w:eastAsia="MS Mincho"/>
                <w:highlight w:val="yellow"/>
              </w:rPr>
              <w:t>[</w:t>
            </w:r>
            <w:r w:rsidR="00377703">
              <w:rPr>
                <w:rFonts w:eastAsia="MS Mincho"/>
                <w:highlight w:val="yellow"/>
              </w:rPr>
              <w:t>FFS] dB</w:t>
            </w:r>
          </w:p>
        </w:tc>
      </w:tr>
      <w:tr w:rsidR="004F7CE2" w14:paraId="6668795C" w14:textId="77777777" w:rsidTr="00CA3DB1">
        <w:trPr>
          <w:cantSplit/>
          <w:jc w:val="center"/>
        </w:trPr>
        <w:tc>
          <w:tcPr>
            <w:tcW w:w="304" w:type="pct"/>
            <w:tcBorders>
              <w:bottom w:val="single" w:sz="4" w:space="0" w:color="auto"/>
            </w:tcBorders>
          </w:tcPr>
          <w:p w14:paraId="2422C45B" w14:textId="77777777"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5.5</w:t>
            </w:r>
          </w:p>
        </w:tc>
        <w:tc>
          <w:tcPr>
            <w:tcW w:w="1367" w:type="pct"/>
            <w:tcBorders>
              <w:bottom w:val="single" w:sz="4" w:space="0" w:color="auto"/>
            </w:tcBorders>
          </w:tcPr>
          <w:p w14:paraId="64D3AC8D" w14:textId="77777777"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SINR operating range (dB)</w:t>
            </w:r>
          </w:p>
        </w:tc>
        <w:tc>
          <w:tcPr>
            <w:tcW w:w="757" w:type="pct"/>
            <w:tcBorders>
              <w:bottom w:val="single" w:sz="4" w:space="0" w:color="auto"/>
            </w:tcBorders>
            <w:vAlign w:val="center"/>
          </w:tcPr>
          <w:p w14:paraId="278F80BB" w14:textId="77777777"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32" w:type="pct"/>
            <w:tcBorders>
              <w:bottom w:val="single" w:sz="4" w:space="0" w:color="auto"/>
            </w:tcBorders>
            <w:vAlign w:val="center"/>
          </w:tcPr>
          <w:p w14:paraId="474A41CD" w14:textId="77777777"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740" w:type="pct"/>
            <w:tcBorders>
              <w:bottom w:val="single" w:sz="4" w:space="0" w:color="auto"/>
            </w:tcBorders>
            <w:vAlign w:val="center"/>
          </w:tcPr>
          <w:p w14:paraId="06CB3456" w14:textId="10CF4F5E"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DL: -10..</w:t>
            </w:r>
            <w:r w:rsidR="00D869C8">
              <w:rPr>
                <w:rFonts w:eastAsia="MS Mincho"/>
              </w:rPr>
              <w:t>+</w:t>
            </w:r>
            <w:r>
              <w:rPr>
                <w:rFonts w:eastAsia="MS Mincho"/>
              </w:rPr>
              <w:t>30 dB</w:t>
            </w:r>
          </w:p>
          <w:p w14:paraId="3CA37912" w14:textId="7126117E" w:rsidR="004F7CE2" w:rsidRDefault="004F7CE2"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UL: -10..</w:t>
            </w:r>
            <w:r w:rsidR="00D869C8">
              <w:rPr>
                <w:rFonts w:eastAsia="MS Mincho"/>
              </w:rPr>
              <w:t>+</w:t>
            </w:r>
            <w:r>
              <w:rPr>
                <w:rFonts w:eastAsia="MS Mincho"/>
              </w:rPr>
              <w:t>22 dB</w:t>
            </w:r>
          </w:p>
        </w:tc>
      </w:tr>
    </w:tbl>
    <w:p w14:paraId="5104A5BF" w14:textId="77777777" w:rsidR="004F7CE2" w:rsidRDefault="004F7CE2" w:rsidP="004F7CE2"/>
    <w:p w14:paraId="65709A7F" w14:textId="77777777" w:rsidR="004F7CE2" w:rsidRPr="004D3578" w:rsidRDefault="004F7CE2" w:rsidP="00FF0D47"/>
    <w:p w14:paraId="71D2BD20" w14:textId="77777777" w:rsidR="005E69AE" w:rsidRDefault="005E69AE" w:rsidP="005E69AE">
      <w:r>
        <w:t>.</w:t>
      </w:r>
    </w:p>
    <w:p w14:paraId="62E2E073" w14:textId="77777777" w:rsidR="008E7986" w:rsidRDefault="008E7986" w:rsidP="008E7986"/>
    <w:p w14:paraId="34C99636" w14:textId="77777777" w:rsidR="008E7986" w:rsidRDefault="008E7986" w:rsidP="008E7986">
      <w:pPr>
        <w:pStyle w:val="Heading1"/>
      </w:pPr>
      <w:r>
        <w:t>3</w:t>
      </w:r>
      <w:r>
        <w:tab/>
        <w:t>Conclusions</w:t>
      </w:r>
    </w:p>
    <w:p w14:paraId="6BE9114B" w14:textId="6DF6CAB8" w:rsidR="00FF1A7B" w:rsidRDefault="00FF1A7B" w:rsidP="00FF1A7B">
      <w:r>
        <w:t xml:space="preserve">In this discussion paper we have presented our initial view on the IMT technical parameters for the </w:t>
      </w:r>
      <w:r w:rsidR="00CA072F" w:rsidRPr="00D437B7">
        <w:t>7125-8400MHz</w:t>
      </w:r>
      <w:r w:rsidR="00CA072F">
        <w:t xml:space="preserve"> </w:t>
      </w:r>
      <w:r>
        <w:t xml:space="preserve">range as tasked by ITU-R WP5D. Since this range is </w:t>
      </w:r>
      <w:r w:rsidR="00CA072F">
        <w:t>right next</w:t>
      </w:r>
      <w:r>
        <w:t xml:space="preserve"> </w:t>
      </w:r>
      <w:r w:rsidR="00CA072F">
        <w:t xml:space="preserve">to the </w:t>
      </w:r>
      <w:r>
        <w:t>FR1</w:t>
      </w:r>
      <w:r w:rsidR="00CA072F">
        <w:t xml:space="preserve"> upper edge</w:t>
      </w:r>
      <w:r>
        <w:t xml:space="preserve">, </w:t>
      </w:r>
      <w:r w:rsidR="00CA072F">
        <w:t>where 3GPP already has band n104</w:t>
      </w:r>
      <w:r>
        <w:t xml:space="preserve">, we suggest </w:t>
      </w:r>
      <w:r w:rsidR="00CA072F">
        <w:t>re-using technical parameters from FR1, which is also inline with previous 3GPP studies for the 6.425-7.125GHz range</w:t>
      </w:r>
      <w:r>
        <w:t>.</w:t>
      </w:r>
      <w:r w:rsidR="00CA072F">
        <w:t xml:space="preserve"> Nevertheless, some technical parameters, such as ACS and ACLR might need further discussions and simulations.</w:t>
      </w:r>
    </w:p>
    <w:p w14:paraId="05CC6F0A" w14:textId="38FC8C5D" w:rsidR="005E69AE" w:rsidRDefault="005E69AE" w:rsidP="0062595A">
      <w:pPr>
        <w:spacing w:after="0"/>
      </w:pPr>
    </w:p>
    <w:p w14:paraId="4D133CD8" w14:textId="0B07A720" w:rsidR="00276EE4" w:rsidRPr="003A0483" w:rsidRDefault="005E69AE" w:rsidP="003E70D1">
      <w:pPr>
        <w:pStyle w:val="Heading1"/>
      </w:pPr>
      <w:r>
        <w:t>4</w:t>
      </w:r>
      <w:r>
        <w:tab/>
        <w:t>References</w:t>
      </w:r>
    </w:p>
    <w:p w14:paraId="0965D0EE" w14:textId="737682F5" w:rsidR="009C6B70" w:rsidRDefault="00AD5E03" w:rsidP="005E69AE">
      <w:pPr>
        <w:pStyle w:val="EX"/>
      </w:pPr>
      <w:bookmarkStart w:id="1" w:name="_Ref162377034"/>
      <w:r w:rsidRPr="00AD5E03">
        <w:t>RP-240024</w:t>
      </w:r>
      <w:r>
        <w:t>, "</w:t>
      </w:r>
      <w:r w:rsidRPr="00AD5E03">
        <w:t>LS on Parameters of terrestrial component of IMT for sharing and compatibility studies in the frequency bands 4400-4800 MHz, 7125-8400 MHz and 14.8-15.35 GHz</w:t>
      </w:r>
      <w:r>
        <w:t>", ITU-R WP5D</w:t>
      </w:r>
      <w:bookmarkEnd w:id="1"/>
      <w:r w:rsidR="009C6B70">
        <w:t xml:space="preserve"> </w:t>
      </w:r>
    </w:p>
    <w:p w14:paraId="731905A1" w14:textId="1B81D02D" w:rsidR="005E69AE" w:rsidRDefault="009E40DF" w:rsidP="005E69AE">
      <w:pPr>
        <w:pStyle w:val="EX"/>
      </w:pPr>
      <w:bookmarkStart w:id="2" w:name="_Ref162377069"/>
      <w:r w:rsidRPr="009E40DF">
        <w:t>R4-2102840</w:t>
      </w:r>
      <w:r w:rsidR="007D4846">
        <w:t>, "</w:t>
      </w:r>
      <w:r w:rsidR="007D4846" w:rsidRPr="007D4846">
        <w:t>LS on Parameters of terrestrial component of IMT for sharing and compatibility studies in preparation for WRC-23 (6.425 to 10.5 GHz)</w:t>
      </w:r>
      <w:r w:rsidR="007D4846">
        <w:t>", RAN WG4</w:t>
      </w:r>
      <w:r w:rsidR="005E69AE" w:rsidRPr="004D3578">
        <w:t>.</w:t>
      </w:r>
      <w:bookmarkEnd w:id="2"/>
    </w:p>
    <w:p w14:paraId="73180750" w14:textId="7328F2B6" w:rsidR="009C6B70" w:rsidRDefault="009C6B70" w:rsidP="005E69AE">
      <w:pPr>
        <w:pStyle w:val="EX"/>
      </w:pPr>
      <w:bookmarkStart w:id="3" w:name="_Ref162376902"/>
      <w:r w:rsidRPr="009C6B70">
        <w:t>RP-240765</w:t>
      </w:r>
      <w:r>
        <w:t>, "</w:t>
      </w:r>
      <w:r w:rsidRPr="009C6B70">
        <w:t>Study on IMT parameters for 4400 to 4800 MHz, 7125 to 8400 MHz and 14800 to 15350 MHz</w:t>
      </w:r>
      <w:r>
        <w:t>"</w:t>
      </w:r>
      <w:bookmarkEnd w:id="3"/>
    </w:p>
    <w:p w14:paraId="105F472B" w14:textId="588077E2" w:rsidR="00433D00" w:rsidRPr="004D3578" w:rsidRDefault="00433D00" w:rsidP="005E69AE">
      <w:pPr>
        <w:pStyle w:val="EX"/>
      </w:pPr>
      <w:bookmarkStart w:id="4" w:name="_Ref162376889"/>
      <w:r w:rsidRPr="00433D00">
        <w:t>3GPP TR 38.921</w:t>
      </w:r>
      <w:r>
        <w:t>, "</w:t>
      </w:r>
      <w:r w:rsidR="00AD5E03" w:rsidRPr="00AD5E03">
        <w:t>Study on International Mobile Telecommunications (IMT) parameters for 6.425-7.025GHz, 7.025-7.125GHz and 10.0-10.5 GHz</w:t>
      </w:r>
      <w:r>
        <w:t xml:space="preserve">", </w:t>
      </w:r>
      <w:r w:rsidR="00AD5E03">
        <w:t>v17.1.0</w:t>
      </w:r>
      <w:bookmarkEnd w:id="4"/>
    </w:p>
    <w:bookmarkEnd w:id="0"/>
    <w:p w14:paraId="21F9D74F" w14:textId="1ED9BB25" w:rsidR="009E40DF" w:rsidRDefault="009E40DF">
      <w:pPr>
        <w:spacing w:after="0"/>
      </w:pPr>
      <w:r>
        <w:br w:type="page"/>
      </w:r>
    </w:p>
    <w:p w14:paraId="21ED2D2C" w14:textId="41D7157E" w:rsidR="005E69AE" w:rsidRDefault="009E40DF" w:rsidP="009E40DF">
      <w:pPr>
        <w:pStyle w:val="Heading8"/>
      </w:pPr>
      <w:r>
        <w:lastRenderedPageBreak/>
        <w:t xml:space="preserve">Annex A: </w:t>
      </w:r>
      <w:r w:rsidRPr="009E40DF">
        <w:t>IMT-2020 technology-related and deployment-related parameters for bands between in 6425 to 7125 MHz and 10 to 10.5 GHz</w:t>
      </w:r>
    </w:p>
    <w:p w14:paraId="573136FC" w14:textId="77777777" w:rsidR="009E40DF" w:rsidRPr="00C563A9" w:rsidRDefault="009E40DF" w:rsidP="009E40DF">
      <w:pPr>
        <w:pStyle w:val="TableNo"/>
        <w:rPr>
          <w:lang w:val="en-US"/>
        </w:rPr>
      </w:pPr>
      <w:r w:rsidRPr="00C563A9">
        <w:rPr>
          <w:lang w:val="en-US"/>
        </w:rPr>
        <w:t>TABLE</w:t>
      </w:r>
      <w:r>
        <w:rPr>
          <w:rFonts w:hint="eastAsia"/>
          <w:lang w:val="en-US" w:eastAsia="zh-CN"/>
        </w:rPr>
        <w:t xml:space="preserve"> </w:t>
      </w:r>
      <w:r>
        <w:rPr>
          <w:lang w:val="en-US" w:eastAsia="zh-CN"/>
        </w:rPr>
        <w:t>3A</w:t>
      </w:r>
    </w:p>
    <w:p w14:paraId="161746A1" w14:textId="77777777" w:rsidR="009E40DF" w:rsidRPr="006A5B2E" w:rsidRDefault="009E40DF" w:rsidP="009E40DF">
      <w:pPr>
        <w:pStyle w:val="Tabletitle"/>
        <w:rPr>
          <w:lang w:val="en-US"/>
        </w:rPr>
      </w:pPr>
      <w:r w:rsidRPr="00C563A9">
        <w:rPr>
          <w:lang w:val="en-US"/>
        </w:rPr>
        <w:t>IMT</w:t>
      </w:r>
      <w:r>
        <w:rPr>
          <w:lang w:val="en-US"/>
        </w:rPr>
        <w:t xml:space="preserve">-2020 </w:t>
      </w:r>
      <w:r w:rsidRPr="00C563A9">
        <w:rPr>
          <w:lang w:val="en-US"/>
        </w:rPr>
        <w:t>technology</w:t>
      </w:r>
      <w:r w:rsidRPr="006A5B2E">
        <w:rPr>
          <w:lang w:val="en-US"/>
        </w:rPr>
        <w:t xml:space="preserve"> related parameters</w:t>
      </w:r>
      <w:r w:rsidRPr="00330F62">
        <w:rPr>
          <w:lang w:val="en-US"/>
        </w:rPr>
        <w:t xml:space="preserve"> </w:t>
      </w:r>
      <w:r>
        <w:rPr>
          <w:lang w:val="en-US"/>
        </w:rPr>
        <w:t>in</w:t>
      </w:r>
      <w:r>
        <w:rPr>
          <w:rFonts w:hint="eastAsia"/>
          <w:lang w:val="en-US" w:eastAsia="zh-CN"/>
        </w:rPr>
        <w:t xml:space="preserve"> </w:t>
      </w:r>
      <w:r>
        <w:rPr>
          <w:lang w:val="en-US"/>
        </w:rPr>
        <w:t>6425 – 7125 MHz and 10 – 10.5 GHz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0"/>
        <w:gridCol w:w="2504"/>
        <w:gridCol w:w="3644"/>
        <w:gridCol w:w="2433"/>
      </w:tblGrid>
      <w:tr w:rsidR="009E40DF" w:rsidRPr="005E4A7D" w14:paraId="4A4ED0DF" w14:textId="77777777" w:rsidTr="00CB5327">
        <w:trPr>
          <w:trHeight w:val="529"/>
          <w:tblHeader/>
          <w:jc w:val="center"/>
        </w:trPr>
        <w:tc>
          <w:tcPr>
            <w:tcW w:w="545" w:type="pct"/>
          </w:tcPr>
          <w:p w14:paraId="15FD433E" w14:textId="77777777" w:rsidR="009E40DF" w:rsidRPr="00E3743D" w:rsidRDefault="009E40DF" w:rsidP="00CB5327">
            <w:pPr>
              <w:pStyle w:val="Tablehead"/>
              <w:rPr>
                <w:lang w:val="en-US"/>
              </w:rPr>
            </w:pPr>
          </w:p>
        </w:tc>
        <w:tc>
          <w:tcPr>
            <w:tcW w:w="1300" w:type="pct"/>
          </w:tcPr>
          <w:p w14:paraId="30095034" w14:textId="77777777" w:rsidR="009E40DF" w:rsidRPr="00E3743D" w:rsidRDefault="009E40DF" w:rsidP="00CB5327">
            <w:pPr>
              <w:pStyle w:val="Tablehead"/>
              <w:rPr>
                <w:lang w:val="en-US"/>
              </w:rPr>
            </w:pPr>
          </w:p>
        </w:tc>
        <w:tc>
          <w:tcPr>
            <w:tcW w:w="3155" w:type="pct"/>
            <w:gridSpan w:val="2"/>
          </w:tcPr>
          <w:p w14:paraId="7056BAF2" w14:textId="77777777" w:rsidR="009E40DF" w:rsidRPr="00E3743D" w:rsidRDefault="009E40DF" w:rsidP="00CB5327">
            <w:pPr>
              <w:pStyle w:val="Tablehead"/>
              <w:rPr>
                <w:rFonts w:eastAsia="Batang"/>
              </w:rPr>
            </w:pPr>
            <w:r w:rsidRPr="00E3743D">
              <w:t xml:space="preserve">IMT </w:t>
            </w:r>
          </w:p>
        </w:tc>
      </w:tr>
      <w:tr w:rsidR="009E40DF" w:rsidRPr="005E4A7D" w14:paraId="41CE0945" w14:textId="77777777" w:rsidTr="00CB5327">
        <w:trPr>
          <w:trHeight w:val="645"/>
          <w:tblHeader/>
          <w:jc w:val="center"/>
        </w:trPr>
        <w:tc>
          <w:tcPr>
            <w:tcW w:w="545" w:type="pct"/>
          </w:tcPr>
          <w:p w14:paraId="4CAFD7B3" w14:textId="77777777" w:rsidR="009E40DF" w:rsidRPr="00E3743D" w:rsidRDefault="009E40DF" w:rsidP="00CB5327">
            <w:pPr>
              <w:keepNext/>
              <w:spacing w:before="40" w:after="40"/>
              <w:jc w:val="center"/>
              <w:rPr>
                <w:rFonts w:ascii="Times New Roman Bold" w:hAnsi="Times New Roman Bold" w:cs="Arial"/>
                <w:b/>
                <w:szCs w:val="22"/>
              </w:rPr>
            </w:pPr>
            <w:r w:rsidRPr="00E3743D">
              <w:rPr>
                <w:rFonts w:ascii="Times New Roman Bold" w:hAnsi="Times New Roman Bold" w:cs="Arial"/>
                <w:b/>
                <w:color w:val="0F0F0F"/>
                <w:szCs w:val="22"/>
              </w:rPr>
              <w:t>No.</w:t>
            </w:r>
          </w:p>
        </w:tc>
        <w:tc>
          <w:tcPr>
            <w:tcW w:w="1300" w:type="pct"/>
          </w:tcPr>
          <w:p w14:paraId="10F2BBF5" w14:textId="77777777" w:rsidR="009E40DF" w:rsidRPr="00E3743D" w:rsidRDefault="009E40DF" w:rsidP="00CB5327">
            <w:pPr>
              <w:keepNext/>
              <w:spacing w:before="40" w:after="40"/>
              <w:jc w:val="center"/>
              <w:rPr>
                <w:rFonts w:ascii="Times New Roman Bold" w:hAnsi="Times New Roman Bold" w:cs="Arial"/>
                <w:b/>
                <w:szCs w:val="22"/>
              </w:rPr>
            </w:pPr>
            <w:r w:rsidRPr="00E3743D">
              <w:rPr>
                <w:rFonts w:ascii="Times New Roman Bold" w:hAnsi="Times New Roman Bold" w:cs="Arial"/>
                <w:b/>
                <w:color w:val="0D0D0D"/>
                <w:szCs w:val="22"/>
              </w:rPr>
              <w:t>Parameter</w:t>
            </w:r>
          </w:p>
        </w:tc>
        <w:tc>
          <w:tcPr>
            <w:tcW w:w="1892" w:type="pct"/>
          </w:tcPr>
          <w:p w14:paraId="4B2155E2" w14:textId="77777777" w:rsidR="009E40DF" w:rsidRPr="00427369" w:rsidRDefault="009E40DF" w:rsidP="00CB5327">
            <w:pPr>
              <w:keepNext/>
              <w:spacing w:before="40" w:after="40"/>
              <w:jc w:val="center"/>
              <w:rPr>
                <w:rFonts w:ascii="Times New Roman Bold" w:hAnsi="Times New Roman Bold" w:cs="Arial"/>
                <w:bCs/>
                <w:szCs w:val="22"/>
              </w:rPr>
            </w:pPr>
          </w:p>
          <w:p w14:paraId="58E89B90" w14:textId="77777777" w:rsidR="009E40DF" w:rsidRPr="00E3743D" w:rsidRDefault="009E40DF" w:rsidP="00CB5327">
            <w:pPr>
              <w:keepNext/>
              <w:spacing w:before="40" w:after="40"/>
              <w:jc w:val="center"/>
              <w:rPr>
                <w:rFonts w:ascii="Times New Roman Bold" w:hAnsi="Times New Roman Bold" w:cs="Arial"/>
                <w:b/>
                <w:color w:val="0C0C0C"/>
                <w:szCs w:val="22"/>
              </w:rPr>
            </w:pPr>
            <w:r>
              <w:rPr>
                <w:rFonts w:ascii="Times New Roman Bold" w:hAnsi="Times New Roman Bold" w:cs="Arial"/>
                <w:b/>
                <w:color w:val="0C0C0C"/>
                <w:szCs w:val="22"/>
              </w:rPr>
              <w:t>Base station</w:t>
            </w:r>
            <w:r>
              <w:rPr>
                <w:rFonts w:ascii="Times New Roman Bold" w:hAnsi="Times New Roman Bold" w:cs="Arial"/>
                <w:b/>
                <w:color w:val="0C0C0C"/>
                <w:szCs w:val="22"/>
              </w:rPr>
              <w:br/>
              <w:t>(AAS)</w:t>
            </w:r>
          </w:p>
        </w:tc>
        <w:tc>
          <w:tcPr>
            <w:tcW w:w="1263" w:type="pct"/>
          </w:tcPr>
          <w:p w14:paraId="6EA4C2B2" w14:textId="77777777" w:rsidR="009E40DF" w:rsidRPr="00E3743D" w:rsidRDefault="009E40DF" w:rsidP="00CB5327">
            <w:pPr>
              <w:keepNext/>
              <w:spacing w:before="40" w:after="40"/>
              <w:jc w:val="center"/>
              <w:rPr>
                <w:rFonts w:ascii="Times New Roman Bold" w:hAnsi="Times New Roman Bold" w:cs="Arial"/>
                <w:b/>
                <w:szCs w:val="22"/>
              </w:rPr>
            </w:pPr>
            <w:r w:rsidRPr="00E3743D">
              <w:rPr>
                <w:rFonts w:ascii="Times New Roman Bold" w:hAnsi="Times New Roman Bold" w:cs="Arial"/>
                <w:b/>
                <w:color w:val="0C0C0C"/>
                <w:szCs w:val="22"/>
              </w:rPr>
              <w:t>Mobile station</w:t>
            </w:r>
          </w:p>
        </w:tc>
      </w:tr>
      <w:tr w:rsidR="009E40DF" w:rsidRPr="005E4A7D" w14:paraId="40DBBC7C" w14:textId="77777777" w:rsidTr="00CB5327">
        <w:trPr>
          <w:trHeight w:val="645"/>
          <w:jc w:val="center"/>
        </w:trPr>
        <w:tc>
          <w:tcPr>
            <w:tcW w:w="545" w:type="pct"/>
            <w:shd w:val="clear" w:color="auto" w:fill="auto"/>
          </w:tcPr>
          <w:p w14:paraId="18467768" w14:textId="77777777" w:rsidR="009E40DF" w:rsidRPr="00E3743D" w:rsidRDefault="009E40DF" w:rsidP="00CB5327">
            <w:pPr>
              <w:keepNext/>
              <w:spacing w:before="40" w:after="40"/>
              <w:jc w:val="center"/>
              <w:rPr>
                <w:rFonts w:ascii="Times New Roman Bold" w:hAnsi="Times New Roman Bold" w:cs="Arial"/>
                <w:b/>
                <w:bCs/>
                <w:color w:val="0F0F0F"/>
                <w:szCs w:val="22"/>
              </w:rPr>
            </w:pPr>
            <w:r w:rsidRPr="00E3743D">
              <w:rPr>
                <w:rFonts w:ascii="Times New Roman Bold" w:hAnsi="Times New Roman Bold" w:cs="Arial"/>
                <w:b/>
                <w:bCs/>
                <w:color w:val="0F0F0F"/>
                <w:szCs w:val="22"/>
              </w:rPr>
              <w:t>1</w:t>
            </w:r>
          </w:p>
        </w:tc>
        <w:tc>
          <w:tcPr>
            <w:tcW w:w="1300" w:type="pct"/>
            <w:shd w:val="clear" w:color="auto" w:fill="auto"/>
          </w:tcPr>
          <w:p w14:paraId="625F945D" w14:textId="77777777" w:rsidR="009E40DF" w:rsidRPr="00E3743D" w:rsidRDefault="009E40DF" w:rsidP="00CB5327">
            <w:pPr>
              <w:keepNext/>
              <w:spacing w:before="40" w:after="40"/>
              <w:rPr>
                <w:rFonts w:ascii="Times New Roman Bold" w:hAnsi="Times New Roman Bold" w:cs="Arial"/>
                <w:b/>
                <w:color w:val="0D0D0D"/>
                <w:szCs w:val="22"/>
              </w:rPr>
            </w:pPr>
            <w:r w:rsidRPr="00E3743D">
              <w:rPr>
                <w:rFonts w:ascii="Times New Roman Bold" w:hAnsi="Times New Roman Bold" w:cs="Arial"/>
                <w:b/>
                <w:color w:val="0D0D0D"/>
                <w:szCs w:val="22"/>
              </w:rPr>
              <w:t>Duplex Method</w:t>
            </w:r>
          </w:p>
        </w:tc>
        <w:tc>
          <w:tcPr>
            <w:tcW w:w="1892" w:type="pct"/>
            <w:shd w:val="clear" w:color="auto" w:fill="auto"/>
          </w:tcPr>
          <w:p w14:paraId="07CBADD9" w14:textId="77777777" w:rsidR="009E40DF" w:rsidRPr="007975B4" w:rsidRDefault="009E40DF" w:rsidP="00CB5327">
            <w:pPr>
              <w:keepNext/>
              <w:spacing w:before="40" w:after="40"/>
              <w:ind w:left="1134" w:hanging="1134"/>
              <w:jc w:val="center"/>
              <w:rPr>
                <w:rFonts w:ascii="Times New Roman Bold" w:hAnsi="Times New Roman Bold" w:cs="Arial"/>
                <w:color w:val="0C0C0C"/>
                <w:szCs w:val="22"/>
              </w:rPr>
            </w:pPr>
            <w:r w:rsidRPr="007975B4">
              <w:t>TDD</w:t>
            </w:r>
          </w:p>
        </w:tc>
        <w:tc>
          <w:tcPr>
            <w:tcW w:w="1263" w:type="pct"/>
            <w:shd w:val="clear" w:color="auto" w:fill="auto"/>
          </w:tcPr>
          <w:p w14:paraId="2BD90D30" w14:textId="77777777" w:rsidR="009E40DF" w:rsidRPr="007975B4" w:rsidRDefault="009E40DF" w:rsidP="00CB5327">
            <w:pPr>
              <w:keepNext/>
              <w:spacing w:before="40" w:after="40"/>
              <w:ind w:left="1134" w:hanging="1134"/>
              <w:jc w:val="center"/>
              <w:rPr>
                <w:rFonts w:ascii="Times New Roman Bold" w:hAnsi="Times New Roman Bold" w:cs="Arial"/>
                <w:color w:val="0C0C0C"/>
                <w:szCs w:val="22"/>
              </w:rPr>
            </w:pPr>
            <w:r w:rsidRPr="007975B4">
              <w:t>TDD</w:t>
            </w:r>
          </w:p>
        </w:tc>
      </w:tr>
      <w:tr w:rsidR="009E40DF" w:rsidRPr="005E4A7D" w14:paraId="52ABA077" w14:textId="77777777" w:rsidTr="00CB5327">
        <w:trPr>
          <w:jc w:val="center"/>
        </w:trPr>
        <w:tc>
          <w:tcPr>
            <w:tcW w:w="545" w:type="pct"/>
          </w:tcPr>
          <w:p w14:paraId="48DAB6EA" w14:textId="77777777" w:rsidR="009E40DF" w:rsidRPr="00E3743D" w:rsidRDefault="009E40DF"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bCs/>
              </w:rPr>
            </w:pPr>
            <w:r w:rsidRPr="00E3743D">
              <w:rPr>
                <w:b/>
                <w:bCs/>
              </w:rPr>
              <w:t>2</w:t>
            </w:r>
          </w:p>
        </w:tc>
        <w:tc>
          <w:tcPr>
            <w:tcW w:w="1300" w:type="pct"/>
          </w:tcPr>
          <w:p w14:paraId="09A80EFF" w14:textId="77777777" w:rsidR="009E40DF" w:rsidRPr="00E3743D" w:rsidRDefault="009E40DF"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color w:val="0D0D0D"/>
              </w:rPr>
            </w:pPr>
            <w:r w:rsidRPr="00E3743D">
              <w:rPr>
                <w:b/>
                <w:color w:val="0D0D0D"/>
              </w:rPr>
              <w:t>Channel bandwidth (MHz)</w:t>
            </w:r>
          </w:p>
        </w:tc>
        <w:tc>
          <w:tcPr>
            <w:tcW w:w="1892" w:type="pct"/>
            <w:vAlign w:val="center"/>
          </w:tcPr>
          <w:p w14:paraId="0F53F3E7" w14:textId="77777777" w:rsidR="009E40DF" w:rsidRPr="00AD02EF" w:rsidRDefault="009E40DF"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100 MHz (typical)</w:t>
            </w:r>
          </w:p>
        </w:tc>
        <w:tc>
          <w:tcPr>
            <w:tcW w:w="1263" w:type="pct"/>
            <w:vAlign w:val="center"/>
          </w:tcPr>
          <w:p w14:paraId="22C09F4A" w14:textId="77777777" w:rsidR="009E40DF" w:rsidRPr="00AD02EF" w:rsidRDefault="009E40DF"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100 MHz (typical)</w:t>
            </w:r>
          </w:p>
        </w:tc>
      </w:tr>
      <w:tr w:rsidR="009E40DF" w:rsidRPr="005E4A7D" w14:paraId="70621F52" w14:textId="77777777" w:rsidTr="00CB5327">
        <w:trPr>
          <w:trHeight w:val="641"/>
          <w:jc w:val="center"/>
        </w:trPr>
        <w:tc>
          <w:tcPr>
            <w:tcW w:w="545" w:type="pct"/>
          </w:tcPr>
          <w:p w14:paraId="1D37D31E" w14:textId="77777777" w:rsidR="009E40DF" w:rsidRPr="00E3743D" w:rsidRDefault="009E40DF"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E3743D">
              <w:rPr>
                <w:b/>
                <w:bCs/>
              </w:rPr>
              <w:t>3</w:t>
            </w:r>
          </w:p>
        </w:tc>
        <w:tc>
          <w:tcPr>
            <w:tcW w:w="1300" w:type="pct"/>
          </w:tcPr>
          <w:p w14:paraId="01AAF03B" w14:textId="77777777" w:rsidR="009E40DF" w:rsidRPr="00E3743D" w:rsidRDefault="009E40DF"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rPr>
            </w:pPr>
            <w:r w:rsidRPr="00E3743D">
              <w:rPr>
                <w:b/>
              </w:rPr>
              <w:t>Signal bandwidth (MHz)</w:t>
            </w:r>
          </w:p>
        </w:tc>
        <w:tc>
          <w:tcPr>
            <w:tcW w:w="1892" w:type="pct"/>
          </w:tcPr>
          <w:p w14:paraId="15CEC21B" w14:textId="77777777" w:rsidR="009E40DF" w:rsidRPr="00AD02EF" w:rsidRDefault="009E40DF"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AB3A68">
              <w:rPr>
                <w:i/>
                <w:iCs/>
              </w:rPr>
              <w:t>To be specified</w:t>
            </w:r>
            <w:r>
              <w:rPr>
                <w:i/>
                <w:iCs/>
              </w:rPr>
              <w:t>.</w:t>
            </w:r>
            <w:r w:rsidRPr="00AB3A68">
              <w:t xml:space="preserve"> </w:t>
            </w:r>
            <w:r>
              <w:br/>
            </w:r>
            <w:r w:rsidRPr="00AB3A68">
              <w:t>W</w:t>
            </w:r>
            <w:r>
              <w:t>ill be d</w:t>
            </w:r>
            <w:r w:rsidRPr="002B78D4">
              <w:t xml:space="preserve">erived from </w:t>
            </w:r>
            <w:r>
              <w:br/>
            </w:r>
            <w:r w:rsidRPr="002B78D4">
              <w:t>Channel Bandwidth, see [1], §</w:t>
            </w:r>
            <w:r>
              <w:t> </w:t>
            </w:r>
            <w:r w:rsidRPr="002B78D4">
              <w:t>5.3.2.</w:t>
            </w:r>
          </w:p>
        </w:tc>
        <w:tc>
          <w:tcPr>
            <w:tcW w:w="1263" w:type="pct"/>
          </w:tcPr>
          <w:p w14:paraId="37F941E7" w14:textId="77777777" w:rsidR="009E40DF" w:rsidRPr="00AD02EF" w:rsidRDefault="009E40DF"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AB3A68">
              <w:rPr>
                <w:i/>
                <w:iCs/>
              </w:rPr>
              <w:t>To be specified</w:t>
            </w:r>
            <w:r>
              <w:t xml:space="preserve">. </w:t>
            </w:r>
            <w:r>
              <w:br/>
              <w:t>Will be d</w:t>
            </w:r>
            <w:r w:rsidRPr="002B78D4">
              <w:t xml:space="preserve">erived from Channel Bandwidth, </w:t>
            </w:r>
            <w:r>
              <w:br/>
            </w:r>
            <w:r w:rsidRPr="002B78D4">
              <w:t xml:space="preserve">see </w:t>
            </w:r>
            <w:r>
              <w:t xml:space="preserve">[2], </w:t>
            </w:r>
            <w:r w:rsidRPr="00E216B9">
              <w:t xml:space="preserve">§ 5.3.2. </w:t>
            </w:r>
          </w:p>
        </w:tc>
      </w:tr>
      <w:tr w:rsidR="009E40DF" w:rsidRPr="005E4A7D" w14:paraId="1F2C1861" w14:textId="77777777" w:rsidTr="00CB5327">
        <w:trPr>
          <w:trHeight w:val="565"/>
          <w:jc w:val="center"/>
        </w:trPr>
        <w:tc>
          <w:tcPr>
            <w:tcW w:w="545" w:type="pct"/>
          </w:tcPr>
          <w:p w14:paraId="7F5875E9" w14:textId="77777777" w:rsidR="009E40DF" w:rsidRPr="00E3743D" w:rsidRDefault="009E40DF"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E3743D">
              <w:rPr>
                <w:b/>
                <w:bCs/>
              </w:rPr>
              <w:t>4</w:t>
            </w:r>
          </w:p>
        </w:tc>
        <w:tc>
          <w:tcPr>
            <w:tcW w:w="1300" w:type="pct"/>
          </w:tcPr>
          <w:p w14:paraId="7FB065D9" w14:textId="77777777" w:rsidR="009E40DF" w:rsidRPr="00E3743D" w:rsidRDefault="009E40DF"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rPr>
            </w:pPr>
            <w:r w:rsidRPr="00E3743D">
              <w:rPr>
                <w:b/>
              </w:rPr>
              <w:t>Transmitter characteristics</w:t>
            </w:r>
          </w:p>
        </w:tc>
        <w:tc>
          <w:tcPr>
            <w:tcW w:w="1892" w:type="pct"/>
            <w:vAlign w:val="center"/>
          </w:tcPr>
          <w:p w14:paraId="2D403FED" w14:textId="77777777" w:rsidR="009E40DF" w:rsidRPr="00AD02EF" w:rsidRDefault="009E40DF"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
        </w:tc>
        <w:tc>
          <w:tcPr>
            <w:tcW w:w="1263" w:type="pct"/>
            <w:vAlign w:val="center"/>
          </w:tcPr>
          <w:p w14:paraId="14E137F3" w14:textId="77777777" w:rsidR="009E40DF" w:rsidRPr="00AD02EF" w:rsidRDefault="009E40DF"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
        </w:tc>
      </w:tr>
      <w:tr w:rsidR="009E40DF" w:rsidRPr="00C608F4" w14:paraId="058E2D06" w14:textId="77777777" w:rsidTr="00CB5327">
        <w:trPr>
          <w:jc w:val="center"/>
        </w:trPr>
        <w:tc>
          <w:tcPr>
            <w:tcW w:w="545" w:type="pct"/>
          </w:tcPr>
          <w:p w14:paraId="79B0166E" w14:textId="77777777" w:rsidR="009E40DF" w:rsidRPr="00E3743D" w:rsidRDefault="009E40DF"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4.1</w:t>
            </w:r>
          </w:p>
        </w:tc>
        <w:tc>
          <w:tcPr>
            <w:tcW w:w="1300" w:type="pct"/>
          </w:tcPr>
          <w:p w14:paraId="735967F4" w14:textId="77777777" w:rsidR="009E40DF" w:rsidRPr="00E3743D" w:rsidRDefault="009E40DF"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E3743D">
              <w:t>Power dynamic range (dB)</w:t>
            </w:r>
          </w:p>
        </w:tc>
        <w:tc>
          <w:tcPr>
            <w:tcW w:w="1892" w:type="pct"/>
            <w:vAlign w:val="center"/>
          </w:tcPr>
          <w:p w14:paraId="47F5EE5B" w14:textId="77777777" w:rsidR="009E40DF" w:rsidRPr="00AD02EF" w:rsidRDefault="009E40DF"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0 dB</w:t>
            </w:r>
          </w:p>
        </w:tc>
        <w:tc>
          <w:tcPr>
            <w:tcW w:w="1263" w:type="pct"/>
            <w:shd w:val="clear" w:color="auto" w:fill="auto"/>
            <w:vAlign w:val="center"/>
          </w:tcPr>
          <w:p w14:paraId="40C5F67F" w14:textId="77777777" w:rsidR="009E40DF" w:rsidRPr="00AB3A68" w:rsidRDefault="009E40DF"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cyan"/>
              </w:rPr>
            </w:pPr>
            <w:r w:rsidRPr="00AB3A68">
              <w:rPr>
                <w:rFonts w:eastAsia="SimSun"/>
                <w:lang w:val="en-US"/>
              </w:rPr>
              <w:t>56 dB</w:t>
            </w:r>
          </w:p>
        </w:tc>
      </w:tr>
      <w:tr w:rsidR="009E40DF" w:rsidRPr="00C608F4" w14:paraId="1C128096" w14:textId="77777777" w:rsidTr="00CB5327">
        <w:trPr>
          <w:jc w:val="center"/>
        </w:trPr>
        <w:tc>
          <w:tcPr>
            <w:tcW w:w="545" w:type="pct"/>
          </w:tcPr>
          <w:p w14:paraId="3A61EC36" w14:textId="77777777" w:rsidR="009E40DF" w:rsidRPr="00E3743D" w:rsidRDefault="009E40DF"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4.2</w:t>
            </w:r>
          </w:p>
        </w:tc>
        <w:tc>
          <w:tcPr>
            <w:tcW w:w="1300" w:type="pct"/>
          </w:tcPr>
          <w:p w14:paraId="59AFB3D3" w14:textId="77777777" w:rsidR="009E40DF" w:rsidRPr="00E3743D" w:rsidRDefault="009E40DF"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E3743D">
              <w:t>Spectral mask</w:t>
            </w:r>
            <w:r>
              <w:t xml:space="preserve"> (dB)</w:t>
            </w:r>
          </w:p>
        </w:tc>
        <w:tc>
          <w:tcPr>
            <w:tcW w:w="1892" w:type="pct"/>
          </w:tcPr>
          <w:p w14:paraId="4492882F" w14:textId="77777777" w:rsidR="009E40DF" w:rsidRPr="007A565B" w:rsidRDefault="009E40DF"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7A565B">
              <w:t xml:space="preserve">Category A: </w:t>
            </w:r>
            <w:r>
              <w:rPr>
                <w:vertAlign w:val="superscript"/>
                <w:lang w:eastAsia="ko-KR"/>
              </w:rPr>
              <w:t>(Note 1)</w:t>
            </w:r>
            <w:r w:rsidRPr="007A565B">
              <w:br/>
            </w:r>
            <w:r>
              <w:t xml:space="preserve">See table 3B </w:t>
            </w:r>
            <w:r w:rsidRPr="007A565B">
              <w:t>(Wide Area BS)</w:t>
            </w:r>
            <w:r>
              <w:t xml:space="preserve"> </w:t>
            </w:r>
            <w:r>
              <w:br/>
              <w:t>(</w:t>
            </w:r>
            <w:r w:rsidRPr="001818DA">
              <w:rPr>
                <w:iCs/>
              </w:rPr>
              <w:t>Δf</w:t>
            </w:r>
            <w:r w:rsidRPr="001818DA">
              <w:rPr>
                <w:iCs/>
                <w:vertAlign w:val="subscript"/>
              </w:rPr>
              <w:t>OBUE</w:t>
            </w:r>
            <w:r>
              <w:rPr>
                <w:rFonts w:cs="v5.0.0"/>
              </w:rPr>
              <w:t xml:space="preserve"> = 100 MHz</w:t>
            </w:r>
            <w:r>
              <w:t>)</w:t>
            </w:r>
          </w:p>
          <w:p w14:paraId="447F4772" w14:textId="77777777" w:rsidR="009E40DF" w:rsidRPr="00AB3A68" w:rsidRDefault="009E40DF"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cyan"/>
              </w:rPr>
            </w:pPr>
            <w:r w:rsidRPr="007A565B">
              <w:t xml:space="preserve">Category B: </w:t>
            </w:r>
            <w:r>
              <w:rPr>
                <w:vertAlign w:val="superscript"/>
                <w:lang w:eastAsia="ko-KR"/>
              </w:rPr>
              <w:t>(Note 1)</w:t>
            </w:r>
            <w:r w:rsidRPr="007A565B">
              <w:br/>
            </w:r>
            <w:r>
              <w:t xml:space="preserve">See table 3C </w:t>
            </w:r>
            <w:r w:rsidRPr="007A565B">
              <w:t>(Wide Area BS)</w:t>
            </w:r>
            <w:r>
              <w:t xml:space="preserve"> </w:t>
            </w:r>
            <w:r>
              <w:br/>
              <w:t>(</w:t>
            </w:r>
            <w:r w:rsidRPr="001818DA">
              <w:rPr>
                <w:iCs/>
              </w:rPr>
              <w:t>Δf</w:t>
            </w:r>
            <w:r w:rsidRPr="001818DA">
              <w:rPr>
                <w:iCs/>
                <w:vertAlign w:val="subscript"/>
              </w:rPr>
              <w:t>OBUE</w:t>
            </w:r>
            <w:r>
              <w:rPr>
                <w:rFonts w:cs="v5.0.0"/>
              </w:rPr>
              <w:t xml:space="preserve"> = 100 MHz</w:t>
            </w:r>
            <w:r>
              <w:t>)</w:t>
            </w:r>
          </w:p>
        </w:tc>
        <w:tc>
          <w:tcPr>
            <w:tcW w:w="1263" w:type="pct"/>
            <w:shd w:val="clear" w:color="auto" w:fill="auto"/>
          </w:tcPr>
          <w:p w14:paraId="61E4A81E" w14:textId="77777777" w:rsidR="009E40DF" w:rsidRPr="00427369" w:rsidRDefault="009E40DF"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427369">
              <w:t>See Table 3D</w:t>
            </w:r>
          </w:p>
        </w:tc>
      </w:tr>
      <w:tr w:rsidR="009E40DF" w:rsidRPr="00C608F4" w14:paraId="13D2843B" w14:textId="77777777" w:rsidTr="00CB5327">
        <w:trPr>
          <w:jc w:val="center"/>
        </w:trPr>
        <w:tc>
          <w:tcPr>
            <w:tcW w:w="545" w:type="pct"/>
          </w:tcPr>
          <w:p w14:paraId="0CDBAD5F" w14:textId="77777777" w:rsidR="009E40DF" w:rsidRPr="00E3743D" w:rsidRDefault="009E40DF"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4.3</w:t>
            </w:r>
          </w:p>
        </w:tc>
        <w:tc>
          <w:tcPr>
            <w:tcW w:w="1300" w:type="pct"/>
          </w:tcPr>
          <w:p w14:paraId="6296D5CC" w14:textId="77777777" w:rsidR="009E40DF" w:rsidRPr="00E3743D" w:rsidRDefault="009E40DF"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E3743D">
              <w:t>ACLR</w:t>
            </w:r>
            <w:r>
              <w:t xml:space="preserve"> (dB) </w:t>
            </w:r>
          </w:p>
        </w:tc>
        <w:tc>
          <w:tcPr>
            <w:tcW w:w="1892" w:type="pct"/>
            <w:vAlign w:val="center"/>
          </w:tcPr>
          <w:p w14:paraId="4F94ED77" w14:textId="77777777" w:rsidR="009E40DF" w:rsidRDefault="009E40DF" w:rsidP="00CB5327">
            <w:pPr>
              <w:pStyle w:val="Tabletext"/>
              <w:tabs>
                <w:tab w:val="clear" w:pos="1134"/>
                <w:tab w:val="left" w:pos="759"/>
              </w:tabs>
              <w:ind w:left="51" w:hanging="51"/>
              <w:jc w:val="center"/>
              <w:rPr>
                <w:lang w:val="en-US"/>
              </w:rPr>
            </w:pPr>
            <w:r>
              <w:rPr>
                <w:lang w:val="en-US"/>
              </w:rPr>
              <w:t xml:space="preserve">@6425 – 7125 </w:t>
            </w:r>
            <w:r>
              <w:rPr>
                <w:rFonts w:cs="v5.0.0"/>
              </w:rPr>
              <w:t>MHz</w:t>
            </w:r>
            <w:r>
              <w:rPr>
                <w:lang w:val="en-US"/>
              </w:rPr>
              <w:t>: 38 dB</w:t>
            </w:r>
          </w:p>
          <w:p w14:paraId="1F66DFD3" w14:textId="77777777" w:rsidR="009E40DF" w:rsidRPr="00AB3A68" w:rsidRDefault="009E40DF" w:rsidP="00CB5327">
            <w:pPr>
              <w:pStyle w:val="Tabletext"/>
              <w:tabs>
                <w:tab w:val="clear" w:pos="1134"/>
                <w:tab w:val="left" w:pos="759"/>
              </w:tabs>
              <w:ind w:left="51" w:hanging="51"/>
              <w:jc w:val="center"/>
              <w:rPr>
                <w:highlight w:val="cyan"/>
              </w:rPr>
            </w:pPr>
            <w:r>
              <w:rPr>
                <w:lang w:val="en-US"/>
              </w:rPr>
              <w:t>@10-10.5 GHz: 37 dB</w:t>
            </w:r>
          </w:p>
        </w:tc>
        <w:tc>
          <w:tcPr>
            <w:tcW w:w="1263" w:type="pct"/>
            <w:shd w:val="clear" w:color="auto" w:fill="auto"/>
            <w:vAlign w:val="center"/>
          </w:tcPr>
          <w:p w14:paraId="48A56337" w14:textId="77777777" w:rsidR="009E40DF" w:rsidRDefault="009E40DF" w:rsidP="00CB5327">
            <w:pPr>
              <w:pStyle w:val="Tabletext"/>
              <w:tabs>
                <w:tab w:val="clear" w:pos="1134"/>
                <w:tab w:val="left" w:pos="759"/>
              </w:tabs>
              <w:ind w:left="51" w:hanging="51"/>
              <w:jc w:val="center"/>
              <w:rPr>
                <w:lang w:val="en-US"/>
              </w:rPr>
            </w:pPr>
            <w:r>
              <w:rPr>
                <w:lang w:val="en-US"/>
              </w:rPr>
              <w:t xml:space="preserve">@6425 – 7125 </w:t>
            </w:r>
            <w:r>
              <w:rPr>
                <w:rFonts w:cs="v5.0.0"/>
              </w:rPr>
              <w:t>MHz</w:t>
            </w:r>
            <w:r>
              <w:rPr>
                <w:lang w:val="en-US"/>
              </w:rPr>
              <w:t>: 26 dB</w:t>
            </w:r>
          </w:p>
          <w:p w14:paraId="0BDC0C5A" w14:textId="77777777" w:rsidR="009E40DF" w:rsidRPr="00AB3A68" w:rsidRDefault="009E40DF"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cyan"/>
              </w:rPr>
            </w:pPr>
            <w:r>
              <w:rPr>
                <w:lang w:val="en-US"/>
              </w:rPr>
              <w:t>@10-10.5 GHz: 24 dB</w:t>
            </w:r>
          </w:p>
        </w:tc>
      </w:tr>
      <w:tr w:rsidR="009E40DF" w:rsidRPr="00C608F4" w14:paraId="6F40280F" w14:textId="77777777" w:rsidTr="00CB5327">
        <w:trPr>
          <w:trHeight w:val="1630"/>
          <w:jc w:val="center"/>
        </w:trPr>
        <w:tc>
          <w:tcPr>
            <w:tcW w:w="545" w:type="pct"/>
          </w:tcPr>
          <w:p w14:paraId="0E27935E" w14:textId="77777777" w:rsidR="009E40DF" w:rsidRPr="00E3743D" w:rsidRDefault="009E40DF"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4.4</w:t>
            </w:r>
          </w:p>
        </w:tc>
        <w:tc>
          <w:tcPr>
            <w:tcW w:w="1300" w:type="pct"/>
          </w:tcPr>
          <w:p w14:paraId="1F4D3F03" w14:textId="77777777" w:rsidR="009E40DF" w:rsidRPr="00F25E91" w:rsidRDefault="009E40DF"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F25E91">
              <w:t>Spurious emissions</w:t>
            </w:r>
          </w:p>
        </w:tc>
        <w:tc>
          <w:tcPr>
            <w:tcW w:w="1892" w:type="pct"/>
            <w:vAlign w:val="center"/>
          </w:tcPr>
          <w:p w14:paraId="717722F7" w14:textId="77777777" w:rsidR="009E40DF" w:rsidRDefault="009E40DF"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val="en-US"/>
              </w:rPr>
            </w:pPr>
            <w:r w:rsidRPr="00AB3A68">
              <w:t xml:space="preserve">Category A: </w:t>
            </w:r>
            <w:r>
              <w:rPr>
                <w:vertAlign w:val="superscript"/>
                <w:lang w:eastAsia="ko-KR"/>
              </w:rPr>
              <w:t>(Note 1)</w:t>
            </w:r>
            <w:r>
              <w:br/>
            </w:r>
            <w:r w:rsidRPr="00D42597">
              <w:t>See [1]</w:t>
            </w:r>
            <w:r w:rsidRPr="00D42597">
              <w:rPr>
                <w:lang w:val="en-US"/>
              </w:rPr>
              <w:t xml:space="preserve">, </w:t>
            </w:r>
            <w:r w:rsidRPr="00D42597">
              <w:t>§ 6.6.5, Table 6.6.5.2.1-1</w:t>
            </w:r>
            <w:r w:rsidRPr="00D42597">
              <w:rPr>
                <w:lang w:val="en-US"/>
              </w:rPr>
              <w:t>.</w:t>
            </w:r>
          </w:p>
          <w:p w14:paraId="02854583" w14:textId="77777777" w:rsidR="009E40DF" w:rsidRPr="00AB3A68" w:rsidRDefault="009E40DF"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cyan"/>
              </w:rPr>
            </w:pPr>
            <w:r>
              <w:rPr>
                <w:lang w:val="en-US"/>
              </w:rPr>
              <w:t>Category B:</w:t>
            </w:r>
            <w:r>
              <w:rPr>
                <w:lang w:eastAsia="ko-KR"/>
              </w:rPr>
              <w:t xml:space="preserve"> </w:t>
            </w:r>
            <w:r>
              <w:rPr>
                <w:vertAlign w:val="superscript"/>
                <w:lang w:eastAsia="ko-KR"/>
              </w:rPr>
              <w:t>(Note 1)</w:t>
            </w:r>
            <w:r>
              <w:rPr>
                <w:lang w:val="en-US"/>
              </w:rPr>
              <w:t xml:space="preserve"> </w:t>
            </w:r>
            <w:r>
              <w:rPr>
                <w:lang w:val="en-US"/>
              </w:rPr>
              <w:br/>
              <w:t xml:space="preserve">@6425 – 7125 </w:t>
            </w:r>
            <w:r>
              <w:rPr>
                <w:rFonts w:cs="v5.0.0"/>
              </w:rPr>
              <w:t>MHz</w:t>
            </w:r>
            <w:r>
              <w:rPr>
                <w:lang w:val="en-US"/>
              </w:rPr>
              <w:br/>
            </w:r>
            <w:r w:rsidRPr="006758C7">
              <w:t>See [1]</w:t>
            </w:r>
            <w:r w:rsidRPr="006758C7">
              <w:rPr>
                <w:lang w:val="en-US"/>
              </w:rPr>
              <w:t xml:space="preserve">, </w:t>
            </w:r>
            <w:r w:rsidRPr="006758C7">
              <w:t>§ 6.6.5, Table 6.6.5.2.1-</w:t>
            </w:r>
            <w:r>
              <w:t>2</w:t>
            </w:r>
            <w:r w:rsidRPr="006758C7">
              <w:rPr>
                <w:lang w:val="en-US"/>
              </w:rPr>
              <w:t>.</w:t>
            </w:r>
          </w:p>
          <w:p w14:paraId="4DC855BB" w14:textId="77777777" w:rsidR="009E40DF" w:rsidRPr="00AB3A68" w:rsidRDefault="009E40DF"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cyan"/>
              </w:rPr>
            </w:pPr>
            <w:r>
              <w:rPr>
                <w:lang w:val="en-US"/>
              </w:rPr>
              <w:t xml:space="preserve">@10 – 10.5 GHz: </w:t>
            </w:r>
            <w:r>
              <w:rPr>
                <w:lang w:val="en-US"/>
              </w:rPr>
              <w:br/>
              <w:t>See Table 3E</w:t>
            </w:r>
          </w:p>
        </w:tc>
        <w:tc>
          <w:tcPr>
            <w:tcW w:w="1263" w:type="pct"/>
            <w:shd w:val="clear" w:color="auto" w:fill="auto"/>
            <w:vAlign w:val="center"/>
          </w:tcPr>
          <w:p w14:paraId="198DC80C" w14:textId="77777777" w:rsidR="009E40DF" w:rsidRPr="00BE04E7" w:rsidRDefault="009E40DF"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BE04E7">
              <w:t>See [2]</w:t>
            </w:r>
            <w:r w:rsidRPr="00BE04E7">
              <w:rPr>
                <w:lang w:val="en-US"/>
              </w:rPr>
              <w:t>, § 6.5.3.</w:t>
            </w:r>
          </w:p>
        </w:tc>
      </w:tr>
      <w:tr w:rsidR="009E40DF" w:rsidRPr="00C608F4" w14:paraId="3EF5170B" w14:textId="77777777" w:rsidTr="00CB5327">
        <w:trPr>
          <w:trHeight w:val="61"/>
          <w:jc w:val="center"/>
        </w:trPr>
        <w:tc>
          <w:tcPr>
            <w:tcW w:w="545" w:type="pct"/>
          </w:tcPr>
          <w:p w14:paraId="0B4DAE08" w14:textId="77777777" w:rsidR="009E40DF" w:rsidRPr="00037479" w:rsidRDefault="009E40DF"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S Mincho"/>
                <w:lang w:eastAsia="ja-JP"/>
              </w:rPr>
            </w:pPr>
            <w:r>
              <w:rPr>
                <w:rFonts w:eastAsia="MS Mincho" w:hint="eastAsia"/>
                <w:lang w:eastAsia="ja-JP"/>
              </w:rPr>
              <w:t>4.5</w:t>
            </w:r>
          </w:p>
        </w:tc>
        <w:tc>
          <w:tcPr>
            <w:tcW w:w="1300" w:type="pct"/>
          </w:tcPr>
          <w:p w14:paraId="3E1A0FA5" w14:textId="77777777" w:rsidR="009E40DF" w:rsidRPr="00037479" w:rsidRDefault="009E40DF"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lang w:eastAsia="ja-JP"/>
              </w:rPr>
            </w:pPr>
            <w:r>
              <w:rPr>
                <w:rFonts w:eastAsia="MS Mincho" w:hint="eastAsia"/>
                <w:lang w:eastAsia="ja-JP"/>
              </w:rPr>
              <w:t>Maximum</w:t>
            </w:r>
            <w:r>
              <w:rPr>
                <w:rFonts w:eastAsia="MS Mincho"/>
                <w:lang w:eastAsia="ja-JP"/>
              </w:rPr>
              <w:t>/typical</w:t>
            </w:r>
            <w:r>
              <w:rPr>
                <w:rFonts w:eastAsia="MS Mincho" w:hint="eastAsia"/>
                <w:lang w:eastAsia="ja-JP"/>
              </w:rPr>
              <w:t xml:space="preserve"> output power</w:t>
            </w:r>
            <w:r>
              <w:rPr>
                <w:rFonts w:eastAsia="MS Mincho"/>
                <w:lang w:eastAsia="ja-JP"/>
              </w:rPr>
              <w:t xml:space="preserve"> (dBm)</w:t>
            </w:r>
          </w:p>
        </w:tc>
        <w:tc>
          <w:tcPr>
            <w:tcW w:w="1892" w:type="pct"/>
          </w:tcPr>
          <w:p w14:paraId="08D70343" w14:textId="77777777" w:rsidR="009E40DF" w:rsidRPr="00AD02EF" w:rsidRDefault="009E40DF"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Defined by the conducted power per antenna element, see entry 1.9 in Table 4 for typical values.</w:t>
            </w:r>
          </w:p>
        </w:tc>
        <w:tc>
          <w:tcPr>
            <w:tcW w:w="1263" w:type="pct"/>
            <w:shd w:val="clear" w:color="auto" w:fill="auto"/>
          </w:tcPr>
          <w:p w14:paraId="3BA4DE68" w14:textId="77777777" w:rsidR="009E40DF" w:rsidRPr="00AB3A68" w:rsidRDefault="009E40DF"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cyan"/>
              </w:rPr>
            </w:pPr>
            <w:r w:rsidRPr="00AB3A68">
              <w:t>23</w:t>
            </w:r>
            <w:r>
              <w:t xml:space="preserve"> dBm</w:t>
            </w:r>
          </w:p>
        </w:tc>
      </w:tr>
      <w:tr w:rsidR="009E40DF" w:rsidRPr="005E4A7D" w14:paraId="12CAB46E" w14:textId="77777777" w:rsidTr="00CB5327">
        <w:trPr>
          <w:trHeight w:val="614"/>
          <w:jc w:val="center"/>
        </w:trPr>
        <w:tc>
          <w:tcPr>
            <w:tcW w:w="545" w:type="pct"/>
          </w:tcPr>
          <w:p w14:paraId="5B81E3FA" w14:textId="77777777" w:rsidR="009E40DF" w:rsidRPr="00E3743D" w:rsidRDefault="009E40DF"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E3743D">
              <w:rPr>
                <w:rFonts w:eastAsia="Batang"/>
              </w:rPr>
              <w:br w:type="page"/>
            </w:r>
            <w:r w:rsidRPr="00E3743D">
              <w:rPr>
                <w:b/>
                <w:bCs/>
              </w:rPr>
              <w:t>5</w:t>
            </w:r>
          </w:p>
        </w:tc>
        <w:tc>
          <w:tcPr>
            <w:tcW w:w="1300" w:type="pct"/>
          </w:tcPr>
          <w:p w14:paraId="2113C5A3" w14:textId="77777777" w:rsidR="009E40DF" w:rsidRPr="00893DB5" w:rsidRDefault="009E40DF"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rPr>
            </w:pPr>
            <w:r w:rsidRPr="00893DB5">
              <w:rPr>
                <w:b/>
              </w:rPr>
              <w:t>Receiver characteristics</w:t>
            </w:r>
          </w:p>
        </w:tc>
        <w:tc>
          <w:tcPr>
            <w:tcW w:w="1892" w:type="pct"/>
          </w:tcPr>
          <w:p w14:paraId="0E91D390" w14:textId="77777777" w:rsidR="009E40DF" w:rsidRPr="00AD02EF" w:rsidRDefault="009E40DF"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highlight w:val="yellow"/>
              </w:rPr>
            </w:pPr>
          </w:p>
        </w:tc>
        <w:tc>
          <w:tcPr>
            <w:tcW w:w="1263" w:type="pct"/>
          </w:tcPr>
          <w:p w14:paraId="0B6DEA85" w14:textId="77777777" w:rsidR="009E40DF" w:rsidRPr="00AD02EF" w:rsidRDefault="009E40DF"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highlight w:val="yellow"/>
              </w:rPr>
            </w:pPr>
          </w:p>
        </w:tc>
      </w:tr>
      <w:tr w:rsidR="009E40DF" w:rsidRPr="005E4A7D" w14:paraId="73CBD764" w14:textId="77777777" w:rsidTr="00CB5327">
        <w:trPr>
          <w:jc w:val="center"/>
        </w:trPr>
        <w:tc>
          <w:tcPr>
            <w:tcW w:w="545" w:type="pct"/>
          </w:tcPr>
          <w:p w14:paraId="057897B6" w14:textId="77777777" w:rsidR="009E40DF" w:rsidRPr="00E3743D" w:rsidRDefault="009E40DF"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5.1</w:t>
            </w:r>
          </w:p>
        </w:tc>
        <w:tc>
          <w:tcPr>
            <w:tcW w:w="1300" w:type="pct"/>
          </w:tcPr>
          <w:p w14:paraId="7E60D9FC" w14:textId="77777777" w:rsidR="009E40DF" w:rsidRPr="00893DB5" w:rsidRDefault="009E40DF"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893DB5">
              <w:t>Noise figure (dB)</w:t>
            </w:r>
          </w:p>
        </w:tc>
        <w:tc>
          <w:tcPr>
            <w:tcW w:w="1892" w:type="pct"/>
          </w:tcPr>
          <w:p w14:paraId="64979394" w14:textId="77777777" w:rsidR="009E40DF" w:rsidRDefault="009E40DF" w:rsidP="00CB5327">
            <w:pPr>
              <w:pStyle w:val="Tabletext"/>
              <w:tabs>
                <w:tab w:val="clear" w:pos="1134"/>
                <w:tab w:val="left" w:pos="759"/>
              </w:tabs>
              <w:ind w:left="51" w:hanging="51"/>
              <w:jc w:val="center"/>
              <w:rPr>
                <w:lang w:val="en-US"/>
              </w:rPr>
            </w:pPr>
            <w:r>
              <w:rPr>
                <w:lang w:val="en-US"/>
              </w:rPr>
              <w:t xml:space="preserve">@6425 – 7125 </w:t>
            </w:r>
            <w:r>
              <w:rPr>
                <w:rFonts w:cs="v5.0.0"/>
              </w:rPr>
              <w:t>MHz</w:t>
            </w:r>
            <w:r>
              <w:rPr>
                <w:lang w:val="en-US"/>
              </w:rPr>
              <w:t>:</w:t>
            </w:r>
            <w:r>
              <w:rPr>
                <w:lang w:val="en-US"/>
              </w:rPr>
              <w:br/>
              <w:t>6</w:t>
            </w:r>
            <w:r w:rsidRPr="00046F75">
              <w:rPr>
                <w:lang w:val="en-US"/>
              </w:rPr>
              <w:t xml:space="preserve"> dB (Wide Area BS)</w:t>
            </w:r>
            <w:r>
              <w:rPr>
                <w:lang w:val="en-US"/>
              </w:rPr>
              <w:br/>
            </w:r>
            <w:r w:rsidRPr="00046F75">
              <w:rPr>
                <w:lang w:val="en-US"/>
              </w:rPr>
              <w:t>1</w:t>
            </w:r>
            <w:r>
              <w:rPr>
                <w:lang w:val="en-US"/>
              </w:rPr>
              <w:t>1</w:t>
            </w:r>
            <w:r w:rsidRPr="00046F75">
              <w:rPr>
                <w:lang w:val="en-US"/>
              </w:rPr>
              <w:t xml:space="preserve"> dB (Medium Range BS)</w:t>
            </w:r>
            <w:r>
              <w:rPr>
                <w:lang w:val="en-US"/>
              </w:rPr>
              <w:br/>
            </w:r>
            <w:r w:rsidRPr="00046F75">
              <w:rPr>
                <w:lang w:val="en-US"/>
              </w:rPr>
              <w:t>1</w:t>
            </w:r>
            <w:r>
              <w:rPr>
                <w:lang w:val="en-US"/>
              </w:rPr>
              <w:t>4</w:t>
            </w:r>
            <w:r w:rsidRPr="00046F75">
              <w:rPr>
                <w:lang w:val="en-US"/>
              </w:rPr>
              <w:t xml:space="preserve"> dB (Local Area BS)</w:t>
            </w:r>
          </w:p>
          <w:p w14:paraId="2605787F" w14:textId="77777777" w:rsidR="009E40DF" w:rsidRDefault="009E40DF" w:rsidP="00CB5327">
            <w:pPr>
              <w:pStyle w:val="Tabletext"/>
              <w:tabs>
                <w:tab w:val="clear" w:pos="1134"/>
                <w:tab w:val="left" w:pos="759"/>
              </w:tabs>
              <w:ind w:left="51" w:hanging="51"/>
              <w:jc w:val="center"/>
              <w:rPr>
                <w:lang w:val="en-US"/>
              </w:rPr>
            </w:pPr>
            <w:r w:rsidRPr="00BE04E7">
              <w:rPr>
                <w:lang w:val="en-US"/>
              </w:rPr>
              <w:lastRenderedPageBreak/>
              <w:t>@10-10.5 GHz</w:t>
            </w:r>
            <w:r w:rsidRPr="00BE04E7">
              <w:rPr>
                <w:lang w:val="en-US"/>
              </w:rPr>
              <w:br/>
              <w:t xml:space="preserve">7 dB </w:t>
            </w:r>
            <w:r>
              <w:rPr>
                <w:lang w:val="en-US"/>
              </w:rPr>
              <w:t>(</w:t>
            </w:r>
            <w:r w:rsidRPr="00AB3A68">
              <w:rPr>
                <w:lang w:val="en-US"/>
              </w:rPr>
              <w:t>Wide area</w:t>
            </w:r>
            <w:r>
              <w:rPr>
                <w:lang w:val="en-US"/>
              </w:rPr>
              <w:t xml:space="preserve"> BS</w:t>
            </w:r>
            <w:r w:rsidRPr="00BE04E7">
              <w:rPr>
                <w:lang w:val="en-US"/>
              </w:rPr>
              <w:t>)</w:t>
            </w:r>
            <w:r w:rsidRPr="00BE04E7">
              <w:rPr>
                <w:lang w:val="en-US"/>
              </w:rPr>
              <w:br/>
              <w:t>12 dB (Medium Range BS)</w:t>
            </w:r>
            <w:r w:rsidRPr="00BE04E7">
              <w:rPr>
                <w:lang w:val="en-US"/>
              </w:rPr>
              <w:br/>
              <w:t>15 dB (Local Area BS)</w:t>
            </w:r>
          </w:p>
          <w:p w14:paraId="3AEC70E9" w14:textId="77777777" w:rsidR="009E40DF" w:rsidRPr="00AD02EF" w:rsidRDefault="009E40DF"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yellow"/>
              </w:rPr>
            </w:pPr>
            <w:r w:rsidRPr="00013AB9">
              <w:rPr>
                <w:lang w:val="en-US"/>
              </w:rPr>
              <w:t>For BS class</w:t>
            </w:r>
            <w:r>
              <w:rPr>
                <w:lang w:val="en-US"/>
              </w:rPr>
              <w:t xml:space="preserve"> definitions</w:t>
            </w:r>
            <w:r w:rsidRPr="00013AB9">
              <w:rPr>
                <w:lang w:val="en-US"/>
              </w:rPr>
              <w:t>,</w:t>
            </w:r>
            <w:r>
              <w:rPr>
                <w:lang w:val="en-US"/>
              </w:rPr>
              <w:t xml:space="preserve"> </w:t>
            </w:r>
            <w:r w:rsidRPr="00013AB9">
              <w:rPr>
                <w:lang w:val="en-US"/>
              </w:rPr>
              <w:t>see [1], § 4.4</w:t>
            </w:r>
          </w:p>
        </w:tc>
        <w:tc>
          <w:tcPr>
            <w:tcW w:w="1263" w:type="pct"/>
            <w:vAlign w:val="center"/>
          </w:tcPr>
          <w:p w14:paraId="1BB46D25" w14:textId="77777777" w:rsidR="009E40DF" w:rsidRPr="00AD02EF" w:rsidRDefault="009E40DF"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yellow"/>
              </w:rPr>
            </w:pPr>
            <w:r>
              <w:lastRenderedPageBreak/>
              <w:t>[</w:t>
            </w:r>
            <w:r w:rsidRPr="00AB3A68">
              <w:t>9</w:t>
            </w:r>
            <w:r>
              <w:t>-13]</w:t>
            </w:r>
            <w:r w:rsidRPr="00AB3A68">
              <w:t xml:space="preserve"> dB</w:t>
            </w:r>
          </w:p>
        </w:tc>
      </w:tr>
      <w:tr w:rsidR="009E40DF" w:rsidRPr="005E4A7D" w14:paraId="27245350" w14:textId="77777777" w:rsidTr="00CB5327">
        <w:trPr>
          <w:jc w:val="center"/>
        </w:trPr>
        <w:tc>
          <w:tcPr>
            <w:tcW w:w="545" w:type="pct"/>
          </w:tcPr>
          <w:p w14:paraId="6E1304F2" w14:textId="77777777" w:rsidR="009E40DF" w:rsidRPr="00E3743D" w:rsidRDefault="009E40DF"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5.2</w:t>
            </w:r>
          </w:p>
        </w:tc>
        <w:tc>
          <w:tcPr>
            <w:tcW w:w="1300" w:type="pct"/>
          </w:tcPr>
          <w:p w14:paraId="6AB1AE39" w14:textId="77777777" w:rsidR="009E40DF" w:rsidRPr="00893DB5" w:rsidRDefault="009E40DF"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893DB5">
              <w:t>Sensitivity (dBm)</w:t>
            </w:r>
          </w:p>
        </w:tc>
        <w:tc>
          <w:tcPr>
            <w:tcW w:w="1892" w:type="pct"/>
          </w:tcPr>
          <w:p w14:paraId="3D75B9B7" w14:textId="77777777" w:rsidR="009E40DF" w:rsidRPr="00AB3A68" w:rsidRDefault="009E40DF"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6758C7">
              <w:rPr>
                <w:i/>
                <w:iCs/>
              </w:rPr>
              <w:t>To be specified</w:t>
            </w:r>
          </w:p>
        </w:tc>
        <w:tc>
          <w:tcPr>
            <w:tcW w:w="1263" w:type="pct"/>
          </w:tcPr>
          <w:p w14:paraId="686288BB" w14:textId="77777777" w:rsidR="009E40DF" w:rsidRPr="00AB3A68" w:rsidRDefault="009E40DF"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cyan"/>
              </w:rPr>
            </w:pPr>
            <w:r w:rsidRPr="006758C7">
              <w:rPr>
                <w:i/>
                <w:iCs/>
              </w:rPr>
              <w:t>To be specified</w:t>
            </w:r>
          </w:p>
        </w:tc>
      </w:tr>
      <w:tr w:rsidR="009E40DF" w:rsidRPr="005E4A7D" w14:paraId="027E30CF" w14:textId="77777777" w:rsidTr="00CB5327">
        <w:trPr>
          <w:jc w:val="center"/>
        </w:trPr>
        <w:tc>
          <w:tcPr>
            <w:tcW w:w="545" w:type="pct"/>
          </w:tcPr>
          <w:p w14:paraId="379CF4B0" w14:textId="77777777" w:rsidR="009E40DF" w:rsidRPr="00E3743D" w:rsidRDefault="009E40DF"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5.3</w:t>
            </w:r>
          </w:p>
        </w:tc>
        <w:tc>
          <w:tcPr>
            <w:tcW w:w="1300" w:type="pct"/>
          </w:tcPr>
          <w:p w14:paraId="1B63C880" w14:textId="77777777" w:rsidR="009E40DF" w:rsidRPr="00893DB5" w:rsidRDefault="009E40DF"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893DB5">
              <w:t xml:space="preserve">Blocking response </w:t>
            </w:r>
          </w:p>
        </w:tc>
        <w:tc>
          <w:tcPr>
            <w:tcW w:w="1892" w:type="pct"/>
          </w:tcPr>
          <w:p w14:paraId="5E0F91B1" w14:textId="77777777" w:rsidR="009E40DF" w:rsidRDefault="009E40DF" w:rsidP="00CB5327">
            <w:pPr>
              <w:pStyle w:val="Tabletext"/>
              <w:jc w:val="center"/>
              <w:rPr>
                <w:lang w:val="en-US"/>
              </w:rPr>
            </w:pPr>
            <w:r>
              <w:t>In-band blocking level</w:t>
            </w:r>
            <w:r>
              <w:rPr>
                <w:lang w:val="en-US"/>
              </w:rPr>
              <w:t xml:space="preserve">: </w:t>
            </w:r>
            <w:r>
              <w:rPr>
                <w:lang w:val="en-US"/>
              </w:rPr>
              <w:br/>
              <w:t>-43 dBm</w:t>
            </w:r>
            <w:r w:rsidRPr="00046F75">
              <w:rPr>
                <w:lang w:val="en-US"/>
              </w:rPr>
              <w:t xml:space="preserve"> (Wide Area BS)</w:t>
            </w:r>
            <w:r>
              <w:rPr>
                <w:lang w:val="en-US"/>
              </w:rPr>
              <w:br/>
              <w:t>-38</w:t>
            </w:r>
            <w:r w:rsidRPr="00046F75">
              <w:rPr>
                <w:lang w:val="en-US"/>
              </w:rPr>
              <w:t xml:space="preserve"> dB</w:t>
            </w:r>
            <w:r>
              <w:rPr>
                <w:lang w:val="en-US"/>
              </w:rPr>
              <w:t>m</w:t>
            </w:r>
            <w:r w:rsidRPr="00046F75">
              <w:rPr>
                <w:lang w:val="en-US"/>
              </w:rPr>
              <w:t xml:space="preserve"> (Medium Range BS)</w:t>
            </w:r>
            <w:r>
              <w:rPr>
                <w:lang w:val="en-US"/>
              </w:rPr>
              <w:br/>
              <w:t>-35</w:t>
            </w:r>
            <w:r w:rsidRPr="00046F75">
              <w:rPr>
                <w:lang w:val="en-US"/>
              </w:rPr>
              <w:t xml:space="preserve"> dB</w:t>
            </w:r>
            <w:r>
              <w:rPr>
                <w:lang w:val="en-US"/>
              </w:rPr>
              <w:t>m</w:t>
            </w:r>
            <w:r w:rsidRPr="00046F75">
              <w:rPr>
                <w:lang w:val="en-US"/>
              </w:rPr>
              <w:t xml:space="preserve"> (Local Area BS)</w:t>
            </w:r>
            <w:r>
              <w:rPr>
                <w:lang w:val="en-US"/>
              </w:rPr>
              <w:br/>
              <w:t>Interferer type: 20 MHz DFT-S-OFDM NR signal, 15 kHz SCS, 100 RB.</w:t>
            </w:r>
          </w:p>
          <w:p w14:paraId="1655202D" w14:textId="77777777" w:rsidR="009E40DF" w:rsidRDefault="009E40DF" w:rsidP="00CB5327">
            <w:pPr>
              <w:pStyle w:val="Tabletext"/>
              <w:jc w:val="center"/>
            </w:pPr>
            <w:r w:rsidRPr="000E66FC">
              <w:t>Out-of</w:t>
            </w:r>
            <w:r>
              <w:t>-</w:t>
            </w:r>
            <w:r w:rsidRPr="000E66FC">
              <w:t xml:space="preserve">band </w:t>
            </w:r>
            <w:r>
              <w:t>blocking level:</w:t>
            </w:r>
            <w:r>
              <w:br/>
              <w:t xml:space="preserve">-15 dBm, Interferer type: CW </w:t>
            </w:r>
          </w:p>
          <w:p w14:paraId="5AC00EE6" w14:textId="77777777" w:rsidR="009E40DF" w:rsidRPr="00AB3A68" w:rsidRDefault="009E40DF" w:rsidP="00CB5327">
            <w:pPr>
              <w:pStyle w:val="Tabletext"/>
              <w:jc w:val="center"/>
              <w:rPr>
                <w:rFonts w:cs="Calibri"/>
                <w:position w:val="6"/>
                <w:sz w:val="18"/>
                <w:szCs w:val="22"/>
                <w:highlight w:val="cyan"/>
              </w:rPr>
            </w:pPr>
            <w:r w:rsidRPr="00C30EBF">
              <w:t>Δf</w:t>
            </w:r>
            <w:r w:rsidRPr="00C30EBF">
              <w:rPr>
                <w:vertAlign w:val="subscript"/>
              </w:rPr>
              <w:t>OOB</w:t>
            </w:r>
            <w:r>
              <w:t> = 100 MHz</w:t>
            </w:r>
            <w:r w:rsidRPr="002F36A1">
              <w:t xml:space="preserve"> </w:t>
            </w:r>
            <w:r w:rsidRPr="002F36A1">
              <w:rPr>
                <w:vertAlign w:val="superscript"/>
                <w:lang w:eastAsia="ko-KR"/>
              </w:rPr>
              <w:t>(Note 2)</w:t>
            </w:r>
          </w:p>
        </w:tc>
        <w:tc>
          <w:tcPr>
            <w:tcW w:w="1263" w:type="pct"/>
            <w:vAlign w:val="center"/>
          </w:tcPr>
          <w:p w14:paraId="1508825F" w14:textId="77777777" w:rsidR="009E40DF" w:rsidRPr="00AB3A68" w:rsidRDefault="009E40DF"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S</w:t>
            </w:r>
            <w:r w:rsidRPr="002B78D4">
              <w:t>ee [2], §7.6, Table</w:t>
            </w:r>
            <w:r>
              <w:t xml:space="preserve">s </w:t>
            </w:r>
            <w:r w:rsidRPr="002B78D4">
              <w:t xml:space="preserve">7.6.2-4 and 7.6.3-4  </w:t>
            </w:r>
            <w:r w:rsidRPr="002B78D4">
              <w:br/>
            </w:r>
          </w:p>
        </w:tc>
      </w:tr>
      <w:tr w:rsidR="009E40DF" w:rsidRPr="005E4A7D" w14:paraId="22337072" w14:textId="77777777" w:rsidTr="00CB5327">
        <w:trPr>
          <w:jc w:val="center"/>
        </w:trPr>
        <w:tc>
          <w:tcPr>
            <w:tcW w:w="545" w:type="pct"/>
            <w:tcBorders>
              <w:bottom w:val="single" w:sz="4" w:space="0" w:color="auto"/>
            </w:tcBorders>
          </w:tcPr>
          <w:p w14:paraId="3E2334D0" w14:textId="77777777" w:rsidR="009E40DF" w:rsidRPr="00E3743D" w:rsidRDefault="009E40DF"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5.4</w:t>
            </w:r>
          </w:p>
        </w:tc>
        <w:tc>
          <w:tcPr>
            <w:tcW w:w="1300" w:type="pct"/>
            <w:tcBorders>
              <w:bottom w:val="single" w:sz="4" w:space="0" w:color="auto"/>
            </w:tcBorders>
          </w:tcPr>
          <w:p w14:paraId="67ADF192" w14:textId="77777777" w:rsidR="009E40DF" w:rsidRPr="00893DB5" w:rsidRDefault="009E40DF"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893DB5">
              <w:t xml:space="preserve">ACS </w:t>
            </w:r>
          </w:p>
        </w:tc>
        <w:tc>
          <w:tcPr>
            <w:tcW w:w="1892" w:type="pct"/>
            <w:tcBorders>
              <w:bottom w:val="single" w:sz="4" w:space="0" w:color="auto"/>
            </w:tcBorders>
          </w:tcPr>
          <w:p w14:paraId="17194F00" w14:textId="77777777" w:rsidR="009E40DF" w:rsidRDefault="009E40DF"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val="en-US"/>
              </w:rPr>
            </w:pPr>
            <w:r>
              <w:rPr>
                <w:lang w:val="en-US"/>
              </w:rPr>
              <w:t xml:space="preserve">@6425 – 7125 </w:t>
            </w:r>
            <w:r>
              <w:rPr>
                <w:rFonts w:cs="v5.0.0"/>
              </w:rPr>
              <w:t>MHz</w:t>
            </w:r>
            <w:r>
              <w:rPr>
                <w:lang w:val="en-US"/>
              </w:rPr>
              <w:t>: 42 dB</w:t>
            </w:r>
          </w:p>
          <w:p w14:paraId="40F86820" w14:textId="77777777" w:rsidR="009E40DF" w:rsidRPr="00AB3A68" w:rsidRDefault="009E40DF"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highlight w:val="cyan"/>
              </w:rPr>
            </w:pPr>
            <w:r>
              <w:rPr>
                <w:lang w:val="en-US"/>
              </w:rPr>
              <w:t>@10-10.5 GHz: 40 dB</w:t>
            </w:r>
            <w:r w:rsidRPr="00C608F4">
              <w:rPr>
                <w:highlight w:val="cyan"/>
              </w:rPr>
              <w:t xml:space="preserve"> </w:t>
            </w:r>
          </w:p>
        </w:tc>
        <w:tc>
          <w:tcPr>
            <w:tcW w:w="1263" w:type="pct"/>
            <w:tcBorders>
              <w:bottom w:val="single" w:sz="4" w:space="0" w:color="auto"/>
            </w:tcBorders>
          </w:tcPr>
          <w:p w14:paraId="14BF6526" w14:textId="77777777" w:rsidR="009E40DF" w:rsidRDefault="009E40DF" w:rsidP="00CB5327">
            <w:pPr>
              <w:pStyle w:val="Tabletext"/>
              <w:tabs>
                <w:tab w:val="clear" w:pos="1134"/>
                <w:tab w:val="left" w:pos="759"/>
              </w:tabs>
              <w:ind w:left="51" w:hanging="51"/>
              <w:jc w:val="center"/>
              <w:rPr>
                <w:lang w:val="en-US"/>
              </w:rPr>
            </w:pPr>
            <w:r>
              <w:rPr>
                <w:lang w:val="en-US"/>
              </w:rPr>
              <w:t xml:space="preserve">@6425 – 7125 </w:t>
            </w:r>
            <w:r>
              <w:rPr>
                <w:rFonts w:cs="v5.0.0"/>
              </w:rPr>
              <w:t>MHz</w:t>
            </w:r>
            <w:r>
              <w:rPr>
                <w:lang w:val="en-US"/>
              </w:rPr>
              <w:t>: 32 dB</w:t>
            </w:r>
          </w:p>
          <w:p w14:paraId="0D982E43" w14:textId="77777777" w:rsidR="009E40DF" w:rsidRPr="00AB3A68" w:rsidRDefault="009E40DF"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highlight w:val="cyan"/>
              </w:rPr>
            </w:pPr>
            <w:r>
              <w:rPr>
                <w:lang w:val="en-US"/>
              </w:rPr>
              <w:t>@10-10.5 GHz: 31 dB</w:t>
            </w:r>
            <w:r w:rsidRPr="006758C7">
              <w:rPr>
                <w:highlight w:val="cyan"/>
              </w:rPr>
              <w:t xml:space="preserve"> </w:t>
            </w:r>
          </w:p>
        </w:tc>
      </w:tr>
      <w:tr w:rsidR="009E40DF" w:rsidRPr="005E4A7D" w14:paraId="104917BA" w14:textId="77777777" w:rsidTr="00CB5327">
        <w:trPr>
          <w:jc w:val="center"/>
        </w:trPr>
        <w:tc>
          <w:tcPr>
            <w:tcW w:w="545" w:type="pct"/>
            <w:tcBorders>
              <w:bottom w:val="single" w:sz="4" w:space="0" w:color="auto"/>
            </w:tcBorders>
          </w:tcPr>
          <w:p w14:paraId="2A6D906B" w14:textId="77777777" w:rsidR="009E40DF" w:rsidRPr="005E4A7D" w:rsidRDefault="009E40DF"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algun Gothic"/>
                <w:lang w:eastAsia="ko-KR"/>
              </w:rPr>
            </w:pPr>
            <w:r w:rsidRPr="005E4A7D">
              <w:rPr>
                <w:rFonts w:eastAsia="Malgun Gothic"/>
                <w:lang w:eastAsia="ko-KR"/>
              </w:rPr>
              <w:t>5.5</w:t>
            </w:r>
          </w:p>
        </w:tc>
        <w:tc>
          <w:tcPr>
            <w:tcW w:w="1300" w:type="pct"/>
            <w:tcBorders>
              <w:bottom w:val="single" w:sz="4" w:space="0" w:color="auto"/>
            </w:tcBorders>
          </w:tcPr>
          <w:p w14:paraId="484A2BE4" w14:textId="77777777" w:rsidR="009E40DF" w:rsidRPr="00F342EE" w:rsidRDefault="009E40DF"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lang w:eastAsia="ko-KR"/>
              </w:rPr>
            </w:pPr>
            <w:r w:rsidRPr="00F342EE">
              <w:rPr>
                <w:rFonts w:eastAsia="Malgun Gothic"/>
                <w:lang w:eastAsia="ko-KR"/>
              </w:rPr>
              <w:t>SINR operating range (dB)</w:t>
            </w:r>
          </w:p>
        </w:tc>
        <w:tc>
          <w:tcPr>
            <w:tcW w:w="3155" w:type="pct"/>
            <w:gridSpan w:val="2"/>
            <w:tcBorders>
              <w:bottom w:val="single" w:sz="4" w:space="0" w:color="auto"/>
            </w:tcBorders>
            <w:vAlign w:val="center"/>
          </w:tcPr>
          <w:p w14:paraId="6082AD8E" w14:textId="77777777" w:rsidR="009E40DF" w:rsidRPr="00F342EE" w:rsidRDefault="009E40DF"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rPr>
            </w:pPr>
            <w:r>
              <w:rPr>
                <w:rFonts w:cs="Calibri"/>
                <w:position w:val="6"/>
                <w:sz w:val="18"/>
                <w:szCs w:val="22"/>
              </w:rPr>
              <w:t>See “</w:t>
            </w:r>
            <w:r w:rsidRPr="00F342EE">
              <w:rPr>
                <w:rFonts w:cs="Calibri"/>
                <w:position w:val="6"/>
                <w:sz w:val="18"/>
                <w:szCs w:val="22"/>
              </w:rPr>
              <w:t>SINR operating range and mapping function</w:t>
            </w:r>
            <w:r>
              <w:rPr>
                <w:rFonts w:cs="Calibri"/>
                <w:position w:val="6"/>
                <w:sz w:val="18"/>
                <w:szCs w:val="22"/>
              </w:rPr>
              <w:t>” in Annex 1.</w:t>
            </w:r>
          </w:p>
        </w:tc>
      </w:tr>
    </w:tbl>
    <w:p w14:paraId="142B6A7C" w14:textId="77777777" w:rsidR="009E40DF" w:rsidRPr="005E69AE" w:rsidRDefault="009E40DF" w:rsidP="005E69AE"/>
    <w:sectPr w:rsidR="009E40DF" w:rsidRPr="005E69AE" w:rsidSect="00317A55">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FFF29" w14:textId="77777777" w:rsidR="00317A55" w:rsidRDefault="00317A55">
      <w:r>
        <w:separator/>
      </w:r>
    </w:p>
  </w:endnote>
  <w:endnote w:type="continuationSeparator" w:id="0">
    <w:p w14:paraId="3B0203C3" w14:textId="77777777" w:rsidR="00317A55" w:rsidRDefault="00317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panose1 w:val="020B0604020202020204"/>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F5EA3" w14:textId="77777777" w:rsidR="00317A55" w:rsidRDefault="00317A55">
      <w:r>
        <w:separator/>
      </w:r>
    </w:p>
  </w:footnote>
  <w:footnote w:type="continuationSeparator" w:id="0">
    <w:p w14:paraId="3CE363AF" w14:textId="77777777" w:rsidR="00317A55" w:rsidRDefault="00317A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93642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67331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5498225">
    <w:abstractNumId w:val="1"/>
  </w:num>
  <w:num w:numId="4" w16cid:durableId="694428122">
    <w:abstractNumId w:val="5"/>
  </w:num>
  <w:num w:numId="5" w16cid:durableId="259683323">
    <w:abstractNumId w:val="2"/>
  </w:num>
  <w:num w:numId="6" w16cid:durableId="1074014050">
    <w:abstractNumId w:val="2"/>
  </w:num>
  <w:num w:numId="7" w16cid:durableId="257562564">
    <w:abstractNumId w:val="4"/>
  </w:num>
  <w:num w:numId="8" w16cid:durableId="3748936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3D35"/>
    <w:rsid w:val="00054A22"/>
    <w:rsid w:val="00062023"/>
    <w:rsid w:val="000655A6"/>
    <w:rsid w:val="00080512"/>
    <w:rsid w:val="00096CE3"/>
    <w:rsid w:val="000A365D"/>
    <w:rsid w:val="000A68F3"/>
    <w:rsid w:val="000C47C3"/>
    <w:rsid w:val="000C68A1"/>
    <w:rsid w:val="000D58AB"/>
    <w:rsid w:val="000D62B1"/>
    <w:rsid w:val="000E3E32"/>
    <w:rsid w:val="00104BC6"/>
    <w:rsid w:val="00105D80"/>
    <w:rsid w:val="00114E2C"/>
    <w:rsid w:val="00132016"/>
    <w:rsid w:val="00133525"/>
    <w:rsid w:val="0019157D"/>
    <w:rsid w:val="001A4C42"/>
    <w:rsid w:val="001C21C3"/>
    <w:rsid w:val="001C3DA3"/>
    <w:rsid w:val="001D02C2"/>
    <w:rsid w:val="001E5804"/>
    <w:rsid w:val="001F0C1D"/>
    <w:rsid w:val="001F1132"/>
    <w:rsid w:val="001F168B"/>
    <w:rsid w:val="001F67F6"/>
    <w:rsid w:val="00200AD7"/>
    <w:rsid w:val="00215B47"/>
    <w:rsid w:val="002347A2"/>
    <w:rsid w:val="00247926"/>
    <w:rsid w:val="00257A45"/>
    <w:rsid w:val="002675F0"/>
    <w:rsid w:val="00276EE4"/>
    <w:rsid w:val="002B6339"/>
    <w:rsid w:val="002D2F12"/>
    <w:rsid w:val="002E00EE"/>
    <w:rsid w:val="003172DC"/>
    <w:rsid w:val="00317A55"/>
    <w:rsid w:val="00320501"/>
    <w:rsid w:val="0034052F"/>
    <w:rsid w:val="0035462D"/>
    <w:rsid w:val="00372EC6"/>
    <w:rsid w:val="003765B8"/>
    <w:rsid w:val="00377703"/>
    <w:rsid w:val="003835D3"/>
    <w:rsid w:val="00395561"/>
    <w:rsid w:val="003A0483"/>
    <w:rsid w:val="003C3971"/>
    <w:rsid w:val="003C79CD"/>
    <w:rsid w:val="003E70D1"/>
    <w:rsid w:val="003E7753"/>
    <w:rsid w:val="003E7954"/>
    <w:rsid w:val="00423334"/>
    <w:rsid w:val="00433D00"/>
    <w:rsid w:val="004345EC"/>
    <w:rsid w:val="004506AF"/>
    <w:rsid w:val="004804B2"/>
    <w:rsid w:val="004826A9"/>
    <w:rsid w:val="004A5805"/>
    <w:rsid w:val="004B3EE3"/>
    <w:rsid w:val="004C1601"/>
    <w:rsid w:val="004D3578"/>
    <w:rsid w:val="004E213A"/>
    <w:rsid w:val="004F082B"/>
    <w:rsid w:val="004F0988"/>
    <w:rsid w:val="004F3340"/>
    <w:rsid w:val="004F3E3D"/>
    <w:rsid w:val="004F7CE2"/>
    <w:rsid w:val="005056E2"/>
    <w:rsid w:val="00505891"/>
    <w:rsid w:val="0053388B"/>
    <w:rsid w:val="00535773"/>
    <w:rsid w:val="00543E6C"/>
    <w:rsid w:val="005506C0"/>
    <w:rsid w:val="00565087"/>
    <w:rsid w:val="0056645C"/>
    <w:rsid w:val="00566AD0"/>
    <w:rsid w:val="00572E14"/>
    <w:rsid w:val="00587E7F"/>
    <w:rsid w:val="005973BE"/>
    <w:rsid w:val="005A1D66"/>
    <w:rsid w:val="005A5986"/>
    <w:rsid w:val="005B5983"/>
    <w:rsid w:val="005D2E01"/>
    <w:rsid w:val="005D7526"/>
    <w:rsid w:val="005E52F1"/>
    <w:rsid w:val="005E69AE"/>
    <w:rsid w:val="00602AEA"/>
    <w:rsid w:val="00603636"/>
    <w:rsid w:val="00607E3C"/>
    <w:rsid w:val="00614FDF"/>
    <w:rsid w:val="006246A7"/>
    <w:rsid w:val="0062595A"/>
    <w:rsid w:val="0063543D"/>
    <w:rsid w:val="006375BE"/>
    <w:rsid w:val="00644DCC"/>
    <w:rsid w:val="00647114"/>
    <w:rsid w:val="006A323F"/>
    <w:rsid w:val="006B30D0"/>
    <w:rsid w:val="006C3D95"/>
    <w:rsid w:val="006E5C86"/>
    <w:rsid w:val="00713C44"/>
    <w:rsid w:val="00734A5B"/>
    <w:rsid w:val="0074026F"/>
    <w:rsid w:val="007429F6"/>
    <w:rsid w:val="00744E76"/>
    <w:rsid w:val="00746173"/>
    <w:rsid w:val="00751F6A"/>
    <w:rsid w:val="00752198"/>
    <w:rsid w:val="00753881"/>
    <w:rsid w:val="00774DA4"/>
    <w:rsid w:val="00781F0F"/>
    <w:rsid w:val="007B1F16"/>
    <w:rsid w:val="007B600E"/>
    <w:rsid w:val="007C0769"/>
    <w:rsid w:val="007D4846"/>
    <w:rsid w:val="007F0F4A"/>
    <w:rsid w:val="008028A4"/>
    <w:rsid w:val="008100D3"/>
    <w:rsid w:val="00820B25"/>
    <w:rsid w:val="00830747"/>
    <w:rsid w:val="00864CC8"/>
    <w:rsid w:val="008768CA"/>
    <w:rsid w:val="008C384C"/>
    <w:rsid w:val="008E7986"/>
    <w:rsid w:val="0090271F"/>
    <w:rsid w:val="00902E23"/>
    <w:rsid w:val="009114D7"/>
    <w:rsid w:val="0091348E"/>
    <w:rsid w:val="00917CCB"/>
    <w:rsid w:val="00932B67"/>
    <w:rsid w:val="00942EC2"/>
    <w:rsid w:val="00996709"/>
    <w:rsid w:val="009C6B70"/>
    <w:rsid w:val="009E40DF"/>
    <w:rsid w:val="009F37B7"/>
    <w:rsid w:val="009F5E43"/>
    <w:rsid w:val="00A00FAF"/>
    <w:rsid w:val="00A10F02"/>
    <w:rsid w:val="00A16309"/>
    <w:rsid w:val="00A164B4"/>
    <w:rsid w:val="00A234CC"/>
    <w:rsid w:val="00A26956"/>
    <w:rsid w:val="00A53724"/>
    <w:rsid w:val="00A6051B"/>
    <w:rsid w:val="00A73129"/>
    <w:rsid w:val="00A82346"/>
    <w:rsid w:val="00A92BA1"/>
    <w:rsid w:val="00AB405D"/>
    <w:rsid w:val="00AC6BC6"/>
    <w:rsid w:val="00AD4592"/>
    <w:rsid w:val="00AD5E03"/>
    <w:rsid w:val="00AE3797"/>
    <w:rsid w:val="00B15449"/>
    <w:rsid w:val="00B4058A"/>
    <w:rsid w:val="00B75E79"/>
    <w:rsid w:val="00B93086"/>
    <w:rsid w:val="00BA19ED"/>
    <w:rsid w:val="00BA300B"/>
    <w:rsid w:val="00BA4B8D"/>
    <w:rsid w:val="00BC0F7D"/>
    <w:rsid w:val="00BE3255"/>
    <w:rsid w:val="00BF128E"/>
    <w:rsid w:val="00C1083C"/>
    <w:rsid w:val="00C1496A"/>
    <w:rsid w:val="00C31279"/>
    <w:rsid w:val="00C33079"/>
    <w:rsid w:val="00C41E16"/>
    <w:rsid w:val="00C45231"/>
    <w:rsid w:val="00C5707F"/>
    <w:rsid w:val="00C63222"/>
    <w:rsid w:val="00C72833"/>
    <w:rsid w:val="00C80F1D"/>
    <w:rsid w:val="00C93F40"/>
    <w:rsid w:val="00CA072F"/>
    <w:rsid w:val="00CA3D0C"/>
    <w:rsid w:val="00CF20E3"/>
    <w:rsid w:val="00CF711A"/>
    <w:rsid w:val="00D309CC"/>
    <w:rsid w:val="00D437B7"/>
    <w:rsid w:val="00D46431"/>
    <w:rsid w:val="00D56A52"/>
    <w:rsid w:val="00D57972"/>
    <w:rsid w:val="00D675A9"/>
    <w:rsid w:val="00D738D6"/>
    <w:rsid w:val="00D755EB"/>
    <w:rsid w:val="00D77576"/>
    <w:rsid w:val="00D869C8"/>
    <w:rsid w:val="00D87E00"/>
    <w:rsid w:val="00D9134D"/>
    <w:rsid w:val="00D9505A"/>
    <w:rsid w:val="00DA7A03"/>
    <w:rsid w:val="00DB1818"/>
    <w:rsid w:val="00DC309B"/>
    <w:rsid w:val="00DC4DA2"/>
    <w:rsid w:val="00DD4C17"/>
    <w:rsid w:val="00DF2B1F"/>
    <w:rsid w:val="00DF6189"/>
    <w:rsid w:val="00DF62CD"/>
    <w:rsid w:val="00E16509"/>
    <w:rsid w:val="00E44582"/>
    <w:rsid w:val="00E52814"/>
    <w:rsid w:val="00E72324"/>
    <w:rsid w:val="00E72ABE"/>
    <w:rsid w:val="00E77645"/>
    <w:rsid w:val="00E955FB"/>
    <w:rsid w:val="00EA4F38"/>
    <w:rsid w:val="00EC4A25"/>
    <w:rsid w:val="00EE5AA7"/>
    <w:rsid w:val="00F025A2"/>
    <w:rsid w:val="00F04712"/>
    <w:rsid w:val="00F21311"/>
    <w:rsid w:val="00F22EC7"/>
    <w:rsid w:val="00F325C8"/>
    <w:rsid w:val="00F54D4C"/>
    <w:rsid w:val="00F62AEB"/>
    <w:rsid w:val="00F653B8"/>
    <w:rsid w:val="00F70647"/>
    <w:rsid w:val="00F82EF3"/>
    <w:rsid w:val="00FA1266"/>
    <w:rsid w:val="00FC1192"/>
    <w:rsid w:val="00FC460A"/>
    <w:rsid w:val="00FC5D7E"/>
    <w:rsid w:val="00FF0D47"/>
    <w:rsid w:val="00FF1A7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customStyle="1" w:styleId="Tabletext">
    <w:name w:val="Table_text"/>
    <w:basedOn w:val="Normal"/>
    <w:link w:val="TabletextChar"/>
    <w:qFormat/>
    <w:rsid w:val="009E40D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Normal"/>
    <w:link w:val="TableheadChar"/>
    <w:qFormat/>
    <w:rsid w:val="009E40DF"/>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No">
    <w:name w:val="Table_No"/>
    <w:basedOn w:val="Normal"/>
    <w:next w:val="Normal"/>
    <w:link w:val="TableNoChar"/>
    <w:rsid w:val="009E40D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Annextitle">
    <w:name w:val="Annex_title"/>
    <w:basedOn w:val="Normal"/>
    <w:next w:val="Normal"/>
    <w:rsid w:val="009E40DF"/>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hAnsi="Times New Roman Bold"/>
      <w:b/>
      <w:sz w:val="28"/>
    </w:rPr>
  </w:style>
  <w:style w:type="paragraph" w:customStyle="1" w:styleId="Tabletitle">
    <w:name w:val="Table_title"/>
    <w:basedOn w:val="Normal"/>
    <w:next w:val="Tabletext"/>
    <w:link w:val="TabletitleChar"/>
    <w:rsid w:val="009E40D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TabletitleChar">
    <w:name w:val="Table_title Char"/>
    <w:link w:val="Tabletitle"/>
    <w:locked/>
    <w:rsid w:val="009E40DF"/>
    <w:rPr>
      <w:rFonts w:ascii="Times New Roman Bold" w:hAnsi="Times New Roman Bold"/>
      <w:b/>
      <w:lang w:eastAsia="en-US"/>
    </w:rPr>
  </w:style>
  <w:style w:type="character" w:customStyle="1" w:styleId="TableNoChar">
    <w:name w:val="Table_No Char"/>
    <w:link w:val="TableNo"/>
    <w:locked/>
    <w:rsid w:val="009E40DF"/>
    <w:rPr>
      <w:caps/>
      <w:lang w:eastAsia="en-US"/>
    </w:rPr>
  </w:style>
  <w:style w:type="character" w:customStyle="1" w:styleId="TableheadChar">
    <w:name w:val="Table_head Char"/>
    <w:link w:val="Tablehead"/>
    <w:locked/>
    <w:rsid w:val="009E40DF"/>
    <w:rPr>
      <w:rFonts w:ascii="Times New Roman Bold" w:hAnsi="Times New Roman Bold" w:cs="Times New Roman Bold"/>
      <w:b/>
      <w:lang w:eastAsia="en-US"/>
    </w:rPr>
  </w:style>
  <w:style w:type="character" w:customStyle="1" w:styleId="TabletextChar">
    <w:name w:val="Table_text Char"/>
    <w:link w:val="Tabletext"/>
    <w:locked/>
    <w:rsid w:val="009E40D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28</TotalTime>
  <Pages>5</Pages>
  <Words>1412</Words>
  <Characters>8051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9445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18</cp:revision>
  <cp:lastPrinted>2019-02-25T13:05:00Z</cp:lastPrinted>
  <dcterms:created xsi:type="dcterms:W3CDTF">2024-03-31T16:26:00Z</dcterms:created>
  <dcterms:modified xsi:type="dcterms:W3CDTF">2024-04-08T21:18:00Z</dcterms:modified>
  <cp:category/>
</cp:coreProperties>
</file>